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2ED1F" w14:textId="77777777" w:rsidR="0087032E" w:rsidRDefault="0087032E" w:rsidP="006968D0">
      <w:pPr>
        <w:pStyle w:val="ASDEFCONTitle"/>
      </w:pPr>
      <w:bookmarkStart w:id="0" w:name="_GoBack"/>
      <w:bookmarkEnd w:id="0"/>
      <w:r>
        <w:t>D</w:t>
      </w:r>
      <w:bookmarkStart w:id="1" w:name="_Ref442071221"/>
      <w:bookmarkEnd w:id="1"/>
      <w:r>
        <w:t>ATA ITEM DESCRIPTION</w:t>
      </w:r>
    </w:p>
    <w:p w14:paraId="33BFAEF4" w14:textId="622BBBB2" w:rsidR="0087032E" w:rsidRDefault="0087032E" w:rsidP="006968D0">
      <w:pPr>
        <w:pStyle w:val="SOWHL1-ASDEFCON"/>
      </w:pPr>
      <w:bookmarkStart w:id="2" w:name="_Toc515805636"/>
      <w:r>
        <w:t>DID NUMBER:</w:t>
      </w:r>
      <w:r>
        <w:tab/>
      </w:r>
      <w:r w:rsidR="00132739">
        <w:fldChar w:fldCharType="begin"/>
      </w:r>
      <w:r w:rsidR="00132739">
        <w:instrText xml:space="preserve"> TITLE   \* MERGEFORMAT </w:instrText>
      </w:r>
      <w:r w:rsidR="00132739">
        <w:fldChar w:fldCharType="separate"/>
      </w:r>
      <w:r w:rsidR="00132739">
        <w:t>DID-CM-MGT-CMP</w:t>
      </w:r>
      <w:r w:rsidR="00132739">
        <w:fldChar w:fldCharType="end"/>
      </w:r>
      <w:r w:rsidR="00FF6949">
        <w:t>-</w:t>
      </w:r>
      <w:r w:rsidR="000025B3">
        <w:fldChar w:fldCharType="begin"/>
      </w:r>
      <w:r w:rsidR="000025B3">
        <w:instrText xml:space="preserve"> DOCPROPERTY Version </w:instrText>
      </w:r>
      <w:r w:rsidR="000025B3">
        <w:fldChar w:fldCharType="separate"/>
      </w:r>
      <w:r w:rsidR="00132739">
        <w:t>V5.4</w:t>
      </w:r>
      <w:r w:rsidR="000025B3">
        <w:fldChar w:fldCharType="end"/>
      </w:r>
    </w:p>
    <w:p w14:paraId="5BA7A7AC" w14:textId="77777777" w:rsidR="0087032E" w:rsidRDefault="0087032E" w:rsidP="006968D0">
      <w:pPr>
        <w:pStyle w:val="SOWHL1-ASDEFCON"/>
      </w:pPr>
      <w:bookmarkStart w:id="3" w:name="_Toc515805637"/>
      <w:r>
        <w:t>TITLE:</w:t>
      </w:r>
      <w:r>
        <w:tab/>
        <w:t>Configuration Management PLAN</w:t>
      </w:r>
      <w:bookmarkEnd w:id="3"/>
    </w:p>
    <w:p w14:paraId="49D853F1" w14:textId="77777777" w:rsidR="0087032E" w:rsidRDefault="0087032E" w:rsidP="006968D0">
      <w:pPr>
        <w:pStyle w:val="SOWHL1-ASDEFCON"/>
      </w:pPr>
      <w:bookmarkStart w:id="4" w:name="_Toc515805639"/>
      <w:r>
        <w:t>DESCRIPTION and intended use</w:t>
      </w:r>
      <w:bookmarkEnd w:id="4"/>
    </w:p>
    <w:p w14:paraId="0B1911F5" w14:textId="3F03E0CB" w:rsidR="0087032E" w:rsidRDefault="0087032E" w:rsidP="006968D0">
      <w:pPr>
        <w:pStyle w:val="SOWTL2-ASDEFCON"/>
      </w:pPr>
      <w:r>
        <w:t xml:space="preserve">The Configuration Management </w:t>
      </w:r>
      <w:r w:rsidR="002C787E">
        <w:t xml:space="preserve">(CM) </w:t>
      </w:r>
      <w:r>
        <w:t xml:space="preserve">Plan (CMP) </w:t>
      </w:r>
      <w:r w:rsidR="002C787E" w:rsidRPr="00D87599">
        <w:t xml:space="preserve">is the overarching plan for the management and implementation of </w:t>
      </w:r>
      <w:r w:rsidR="002C787E">
        <w:t>CM</w:t>
      </w:r>
      <w:r w:rsidR="002C787E" w:rsidRPr="00D87599">
        <w:t xml:space="preserve"> </w:t>
      </w:r>
      <w:r w:rsidR="002C787E">
        <w:t>for the Contract.  The CM</w:t>
      </w:r>
      <w:r w:rsidR="002C787E" w:rsidRPr="00D87599">
        <w:t>P defines the Contractor's methodologies</w:t>
      </w:r>
      <w:r w:rsidR="002C787E">
        <w:t>, systems</w:t>
      </w:r>
      <w:r w:rsidR="002C787E" w:rsidRPr="00D87599">
        <w:t xml:space="preserve"> and processes for meeting the </w:t>
      </w:r>
      <w:r w:rsidR="002C787E">
        <w:t>CM</w:t>
      </w:r>
      <w:r w:rsidR="002C787E" w:rsidRPr="00D87599">
        <w:t xml:space="preserve"> requirements of the Contract.</w:t>
      </w:r>
      <w:r w:rsidR="002C787E">
        <w:t xml:space="preserve">  The CMP includes the definition of CM activities for all hardware, Software and data (including all data items) associated with the Contract</w:t>
      </w:r>
      <w:r>
        <w:t>.</w:t>
      </w:r>
    </w:p>
    <w:p w14:paraId="3290EB6D" w14:textId="77777777" w:rsidR="002B70AB" w:rsidRDefault="0087032E" w:rsidP="006968D0">
      <w:pPr>
        <w:pStyle w:val="SOWTL2-ASDEFCON"/>
      </w:pPr>
      <w:r>
        <w:t>The Contractor uses the CMP to</w:t>
      </w:r>
      <w:r w:rsidR="002B70AB">
        <w:t>:</w:t>
      </w:r>
    </w:p>
    <w:p w14:paraId="73ED46F8" w14:textId="12D3A4FD" w:rsidR="002B70AB" w:rsidRDefault="002B70AB" w:rsidP="002B70AB">
      <w:pPr>
        <w:pStyle w:val="SOWSubL1-ASDEFCON"/>
      </w:pPr>
      <w:r>
        <w:t>define,</w:t>
      </w:r>
      <w:r w:rsidR="0087032E">
        <w:t xml:space="preserve"> manage and monitor the CM program for the Contract</w:t>
      </w:r>
      <w:r>
        <w:t>;</w:t>
      </w:r>
    </w:p>
    <w:p w14:paraId="5B666074" w14:textId="091BD9B1" w:rsidR="002B70AB" w:rsidRDefault="002B70AB" w:rsidP="002B70AB">
      <w:pPr>
        <w:pStyle w:val="SOWSubL1-ASDEFCON"/>
      </w:pPr>
      <w:r w:rsidRPr="00A72D38">
        <w:t xml:space="preserve">ensure that those parties (including Subcontractors) who are </w:t>
      </w:r>
      <w:r>
        <w:t>undertaking</w:t>
      </w:r>
      <w:r w:rsidRPr="00A72D38">
        <w:t xml:space="preserve"> </w:t>
      </w:r>
      <w:r>
        <w:t>CM</w:t>
      </w:r>
      <w:r w:rsidRPr="00A72D38">
        <w:t xml:space="preserve"> </w:t>
      </w:r>
      <w:r>
        <w:t>activities</w:t>
      </w:r>
      <w:r w:rsidRPr="00A72D38">
        <w:t xml:space="preserve"> understand their respective responsibilities, the processes to be used, and the time-frames involved; and</w:t>
      </w:r>
    </w:p>
    <w:p w14:paraId="5BD28977" w14:textId="35A482FF" w:rsidR="0087032E" w:rsidRDefault="002B70AB" w:rsidP="002B70AB">
      <w:pPr>
        <w:pStyle w:val="SOWSubL1-ASDEFCON"/>
      </w:pPr>
      <w:r w:rsidRPr="00A72D38">
        <w:t xml:space="preserve">define the Contractor’s expectations for Commonwealth involvement in the provision of </w:t>
      </w:r>
      <w:r>
        <w:t>CM</w:t>
      </w:r>
      <w:r w:rsidRPr="00A72D38">
        <w:t xml:space="preserve"> </w:t>
      </w:r>
      <w:r>
        <w:t>activities</w:t>
      </w:r>
      <w:r w:rsidR="0087032E">
        <w:t>.</w:t>
      </w:r>
    </w:p>
    <w:p w14:paraId="36F0938A" w14:textId="77777777" w:rsidR="0087032E" w:rsidRDefault="0087032E" w:rsidP="006968D0">
      <w:pPr>
        <w:pStyle w:val="SOWTL2-ASDEFCON"/>
      </w:pPr>
      <w:r>
        <w:t>The Commonwealth uses the CMP to:</w:t>
      </w:r>
    </w:p>
    <w:p w14:paraId="036265FE" w14:textId="7F771D34" w:rsidR="002C787E" w:rsidRDefault="002C787E" w:rsidP="002C787E">
      <w:pPr>
        <w:pStyle w:val="SOWSubL1-ASDEFCON"/>
      </w:pPr>
      <w:r w:rsidRPr="00A72D38">
        <w:t xml:space="preserve">gain visibility into the Contractor’s planning for meeting the </w:t>
      </w:r>
      <w:r>
        <w:t>CM</w:t>
      </w:r>
      <w:r w:rsidRPr="00A72D38">
        <w:t xml:space="preserve"> requirements of the Contract</w:t>
      </w:r>
      <w:r>
        <w:t>;</w:t>
      </w:r>
    </w:p>
    <w:p w14:paraId="70EF68AF" w14:textId="19AF722E" w:rsidR="002C787E" w:rsidRPr="00CA5EF2" w:rsidRDefault="002C787E" w:rsidP="002C787E">
      <w:pPr>
        <w:pStyle w:val="SOWSubL1-ASDEFCON"/>
      </w:pPr>
      <w:r w:rsidRPr="00CA5EF2">
        <w:t xml:space="preserve">gain assurance that the Contractor’s CM </w:t>
      </w:r>
      <w:r>
        <w:t>activities</w:t>
      </w:r>
      <w:r w:rsidRPr="00CA5EF2">
        <w:t xml:space="preserve"> will meet the requirements of the Contract;</w:t>
      </w:r>
    </w:p>
    <w:p w14:paraId="2B8FF03F" w14:textId="77777777" w:rsidR="002C787E" w:rsidRPr="00CA5EF2" w:rsidRDefault="002C787E" w:rsidP="002C787E">
      <w:pPr>
        <w:pStyle w:val="SOWSubL1-ASDEFCON"/>
      </w:pPr>
      <w:r w:rsidRPr="00CA5EF2">
        <w:t>provide a basis for monitoring and assessing the Contractor’s performance in relation to the CM requirements of the Contract;</w:t>
      </w:r>
    </w:p>
    <w:p w14:paraId="4C005F4D" w14:textId="77777777" w:rsidR="002C787E" w:rsidRPr="00CA5EF2" w:rsidRDefault="002C787E" w:rsidP="002C787E">
      <w:pPr>
        <w:pStyle w:val="SOWSubL1-ASDEFCON"/>
      </w:pPr>
      <w:r w:rsidRPr="00CA5EF2">
        <w:t>confirm and coordinate Commonwealth interfaces with the Contractor’s CM program; and</w:t>
      </w:r>
    </w:p>
    <w:p w14:paraId="2F97251D" w14:textId="4B4CC3C2" w:rsidR="0087032E" w:rsidRDefault="002C787E" w:rsidP="002C787E">
      <w:pPr>
        <w:pStyle w:val="SOWSubL1-ASDEFCON"/>
      </w:pPr>
      <w:r w:rsidRPr="00CA5EF2">
        <w:t>provide input into the Commonwealth’s planning</w:t>
      </w:r>
      <w:r>
        <w:t>.</w:t>
      </w:r>
    </w:p>
    <w:p w14:paraId="5477A65F" w14:textId="77777777" w:rsidR="0087032E" w:rsidRDefault="0087032E" w:rsidP="006968D0">
      <w:pPr>
        <w:pStyle w:val="SOWHL1-ASDEFCON"/>
      </w:pPr>
      <w:bookmarkStart w:id="5" w:name="_Toc515805640"/>
      <w:r>
        <w:t>INTER-RELATIONSHIPS</w:t>
      </w:r>
      <w:bookmarkEnd w:id="5"/>
    </w:p>
    <w:p w14:paraId="0D366661" w14:textId="77777777" w:rsidR="0087032E" w:rsidRDefault="0087032E" w:rsidP="006968D0">
      <w:pPr>
        <w:pStyle w:val="SOWTL2-ASDEFCON"/>
      </w:pPr>
      <w:r>
        <w:t>The CMP is subordinate to the following data items, where these data items are required under the Contract:</w:t>
      </w:r>
    </w:p>
    <w:p w14:paraId="7B023EDF" w14:textId="77777777" w:rsidR="0087032E" w:rsidRDefault="0087032E" w:rsidP="006968D0">
      <w:pPr>
        <w:pStyle w:val="SOWSubL1-ASDEFCON"/>
      </w:pPr>
      <w:r>
        <w:t>Project Management Plan (PMP); or</w:t>
      </w:r>
    </w:p>
    <w:p w14:paraId="2032F497" w14:textId="77777777" w:rsidR="0087032E" w:rsidRDefault="0087032E" w:rsidP="006968D0">
      <w:pPr>
        <w:pStyle w:val="SOWSubL1-ASDEFCON"/>
      </w:pPr>
      <w:r>
        <w:t xml:space="preserve">Support </w:t>
      </w:r>
      <w:r w:rsidR="00BC74F2">
        <w:t xml:space="preserve">Services </w:t>
      </w:r>
      <w:r>
        <w:t>Management Plan (SSMP).</w:t>
      </w:r>
    </w:p>
    <w:p w14:paraId="5DDDF6D5" w14:textId="77777777" w:rsidR="0087032E" w:rsidRDefault="0087032E" w:rsidP="006968D0">
      <w:pPr>
        <w:pStyle w:val="SOWTL2-ASDEFCON"/>
      </w:pPr>
      <w:r>
        <w:t>The CMP inter-relates with the following data items, where these data items are required under the Contract:</w:t>
      </w:r>
    </w:p>
    <w:p w14:paraId="27532924" w14:textId="77777777" w:rsidR="0087032E" w:rsidRDefault="0087032E" w:rsidP="006968D0">
      <w:pPr>
        <w:pStyle w:val="SOWSubL1-ASDEFCON"/>
      </w:pPr>
      <w:r>
        <w:t>Systems Engineering Management Plan (SEMP)</w:t>
      </w:r>
      <w:r w:rsidR="00C95C48">
        <w:t>;</w:t>
      </w:r>
    </w:p>
    <w:p w14:paraId="3C5E02CD" w14:textId="77777777" w:rsidR="0087032E" w:rsidRDefault="0087032E" w:rsidP="006968D0">
      <w:pPr>
        <w:pStyle w:val="SOWSubL1-ASDEFCON"/>
      </w:pPr>
      <w:r>
        <w:t>Software Management Plan (S</w:t>
      </w:r>
      <w:r w:rsidR="006D4469">
        <w:t>W</w:t>
      </w:r>
      <w:r>
        <w:t>MP)</w:t>
      </w:r>
      <w:r w:rsidR="00C95C48">
        <w:t>;</w:t>
      </w:r>
    </w:p>
    <w:p w14:paraId="7D9E3934" w14:textId="77777777" w:rsidR="0087032E" w:rsidRDefault="0087032E" w:rsidP="006968D0">
      <w:pPr>
        <w:pStyle w:val="SOWSubL1-ASDEFCON"/>
      </w:pPr>
      <w:r>
        <w:t>Integrated Support Plan (ISP)</w:t>
      </w:r>
      <w:r w:rsidR="00C95C48">
        <w:t>;</w:t>
      </w:r>
    </w:p>
    <w:p w14:paraId="3A056BB7" w14:textId="77777777" w:rsidR="0087032E" w:rsidRDefault="0087032E" w:rsidP="006968D0">
      <w:pPr>
        <w:pStyle w:val="SOWSubL1-ASDEFCON"/>
      </w:pPr>
      <w:r>
        <w:t>System Review Plan (SRP)</w:t>
      </w:r>
      <w:r w:rsidR="00C95C48">
        <w:t>;</w:t>
      </w:r>
    </w:p>
    <w:p w14:paraId="7D020DA4" w14:textId="77777777" w:rsidR="0087032E" w:rsidRDefault="0087032E" w:rsidP="006968D0">
      <w:pPr>
        <w:pStyle w:val="SOWSubL1-ASDEFCON"/>
      </w:pPr>
      <w:r>
        <w:t>Verification and Validation Plan (V&amp;VP)</w:t>
      </w:r>
      <w:r w:rsidR="00C95C48">
        <w:t>;</w:t>
      </w:r>
    </w:p>
    <w:p w14:paraId="52D23554" w14:textId="77777777" w:rsidR="0087032E" w:rsidRDefault="0087032E" w:rsidP="006968D0">
      <w:pPr>
        <w:pStyle w:val="SOWSubL1-ASDEFCON"/>
      </w:pPr>
      <w:r>
        <w:t>Quality Plan (QP)</w:t>
      </w:r>
      <w:r w:rsidR="00C95C48">
        <w:t>; and</w:t>
      </w:r>
    </w:p>
    <w:p w14:paraId="6554AEF4" w14:textId="77777777" w:rsidR="00C95C48" w:rsidRDefault="00C95C48" w:rsidP="006968D0">
      <w:pPr>
        <w:pStyle w:val="SOWSubL1-ASDEFCON"/>
      </w:pPr>
      <w:r>
        <w:t>Mission System Technical Documentation Tree.</w:t>
      </w:r>
    </w:p>
    <w:p w14:paraId="7CC8C5DE" w14:textId="77777777" w:rsidR="0087032E" w:rsidRDefault="0087032E" w:rsidP="006968D0">
      <w:pPr>
        <w:pStyle w:val="SOWHL1-ASDEFCON"/>
      </w:pPr>
      <w:bookmarkStart w:id="6" w:name="_Toc515805641"/>
      <w:r>
        <w:t>Applicable Documents</w:t>
      </w:r>
    </w:p>
    <w:p w14:paraId="3D5BBFD3" w14:textId="77777777" w:rsidR="00947091" w:rsidRPr="00947091" w:rsidRDefault="00947091" w:rsidP="006968D0">
      <w:pPr>
        <w:pStyle w:val="SOWTL2-ASDEFCON"/>
      </w:pPr>
      <w:r>
        <w:t>The following data items form a part of this DID to the extent specified herein:</w:t>
      </w:r>
    </w:p>
    <w:tbl>
      <w:tblPr>
        <w:tblW w:w="0" w:type="auto"/>
        <w:tblInd w:w="1276" w:type="dxa"/>
        <w:tblLayout w:type="fixed"/>
        <w:tblLook w:val="0000" w:firstRow="0" w:lastRow="0" w:firstColumn="0" w:lastColumn="0" w:noHBand="0" w:noVBand="0"/>
      </w:tblPr>
      <w:tblGrid>
        <w:gridCol w:w="2693"/>
        <w:gridCol w:w="5209"/>
      </w:tblGrid>
      <w:tr w:rsidR="0087032E" w14:paraId="675B0722" w14:textId="77777777">
        <w:tc>
          <w:tcPr>
            <w:tcW w:w="2693" w:type="dxa"/>
          </w:tcPr>
          <w:p w14:paraId="03DAC3F8" w14:textId="77777777" w:rsidR="0087032E" w:rsidRDefault="0087032E" w:rsidP="006968D0">
            <w:pPr>
              <w:pStyle w:val="ASDEFCONNormal"/>
            </w:pPr>
            <w:r>
              <w:lastRenderedPageBreak/>
              <w:t xml:space="preserve">Nil. </w:t>
            </w:r>
          </w:p>
        </w:tc>
        <w:tc>
          <w:tcPr>
            <w:tcW w:w="5209" w:type="dxa"/>
          </w:tcPr>
          <w:p w14:paraId="7A9CAB0D" w14:textId="77777777" w:rsidR="0087032E" w:rsidRDefault="0087032E" w:rsidP="006968D0">
            <w:pPr>
              <w:pStyle w:val="ASDEFCONNormal"/>
            </w:pPr>
          </w:p>
        </w:tc>
      </w:tr>
    </w:tbl>
    <w:p w14:paraId="2A2D9578" w14:textId="77777777" w:rsidR="0087032E" w:rsidRDefault="0087032E" w:rsidP="006968D0">
      <w:pPr>
        <w:pStyle w:val="SOWHL1-ASDEFCON"/>
      </w:pPr>
      <w:r>
        <w:t>Preparation Instructions</w:t>
      </w:r>
      <w:bookmarkEnd w:id="6"/>
    </w:p>
    <w:p w14:paraId="31CBE892" w14:textId="77777777" w:rsidR="0087032E" w:rsidRDefault="0087032E" w:rsidP="006968D0">
      <w:pPr>
        <w:pStyle w:val="SOWHL2-ASDEFCON"/>
      </w:pPr>
      <w:r>
        <w:t>Generic Format and Content</w:t>
      </w:r>
    </w:p>
    <w:p w14:paraId="76A609EB" w14:textId="77777777" w:rsidR="0087032E" w:rsidRDefault="0087032E" w:rsidP="006968D0">
      <w:pPr>
        <w:pStyle w:val="SOWTL3-ASDEFCON"/>
      </w:pPr>
      <w:r>
        <w:t xml:space="preserve">The data item shall comply with the general format, content and preparation instructions contained in the CDRL clause entitled </w:t>
      </w:r>
      <w:r w:rsidR="003D7CA5">
        <w:t>‘</w:t>
      </w:r>
      <w:r>
        <w:t>General Requirements for Data Items</w:t>
      </w:r>
      <w:r w:rsidR="003D7CA5">
        <w:t>’</w:t>
      </w:r>
      <w:r>
        <w:t>.</w:t>
      </w:r>
    </w:p>
    <w:p w14:paraId="5AD77741" w14:textId="77777777" w:rsidR="005558EF" w:rsidRDefault="005558EF" w:rsidP="006968D0">
      <w:pPr>
        <w:pStyle w:val="SOWTL3-ASDEFCON"/>
      </w:pPr>
      <w:r>
        <w:t>The data item shall include a traceability matrix that defines how each specific content requirement, as contained in this DID, is addressed by sections within the data item.</w:t>
      </w:r>
    </w:p>
    <w:p w14:paraId="1706CE42" w14:textId="77777777" w:rsidR="0087032E" w:rsidRDefault="0087032E" w:rsidP="006968D0">
      <w:pPr>
        <w:pStyle w:val="SOWHL2-ASDEFCON"/>
      </w:pPr>
      <w:r>
        <w:t>Specific Content</w:t>
      </w:r>
    </w:p>
    <w:bookmarkEnd w:id="2"/>
    <w:p w14:paraId="7B23850D" w14:textId="77777777" w:rsidR="0087032E" w:rsidRDefault="0087032E" w:rsidP="006968D0">
      <w:pPr>
        <w:pStyle w:val="SOWHL3-ASDEFCON"/>
      </w:pPr>
      <w:r>
        <w:t>Configuration Management Organisation</w:t>
      </w:r>
    </w:p>
    <w:p w14:paraId="1CB44414" w14:textId="77777777" w:rsidR="0087032E" w:rsidRDefault="0087032E" w:rsidP="006968D0">
      <w:pPr>
        <w:pStyle w:val="SOWTL4-ASDEFCON"/>
      </w:pPr>
      <w:r>
        <w:t xml:space="preserve">The CMP shall describe the </w:t>
      </w:r>
      <w:r w:rsidR="00BC74F2">
        <w:t>CM</w:t>
      </w:r>
      <w:r>
        <w:t xml:space="preserve"> organisation for the Contract, including:</w:t>
      </w:r>
    </w:p>
    <w:p w14:paraId="4AA46C96" w14:textId="77777777" w:rsidR="0087032E" w:rsidRDefault="0087032E" w:rsidP="006968D0">
      <w:pPr>
        <w:pStyle w:val="SOWSubL1-ASDEFCON"/>
      </w:pPr>
      <w:r>
        <w:t xml:space="preserve">the functional structure of the Contractor's and </w:t>
      </w:r>
      <w:r w:rsidR="00947091">
        <w:t xml:space="preserve">Approved </w:t>
      </w:r>
      <w:r>
        <w:t>Subcontractors</w:t>
      </w:r>
      <w:r w:rsidR="00947091">
        <w:t>’</w:t>
      </w:r>
      <w:r>
        <w:t xml:space="preserve"> CM organisation;</w:t>
      </w:r>
    </w:p>
    <w:p w14:paraId="20E68E9C" w14:textId="77777777" w:rsidR="0087032E" w:rsidRDefault="0087032E" w:rsidP="006968D0">
      <w:pPr>
        <w:pStyle w:val="SOWSubL1-ASDEFCON"/>
      </w:pPr>
      <w:r>
        <w:t>lines of authority within the CM organisation and between the CM and engineering and project management organisations;</w:t>
      </w:r>
    </w:p>
    <w:p w14:paraId="47F9C186" w14:textId="77777777" w:rsidR="008061A0" w:rsidRDefault="0087032E" w:rsidP="006968D0">
      <w:pPr>
        <w:pStyle w:val="SOWSubL1-ASDEFCON"/>
      </w:pPr>
      <w:r>
        <w:t>details of the formal links between the Contractor's CM organisation and Subcontractors; and</w:t>
      </w:r>
    </w:p>
    <w:p w14:paraId="53821D20" w14:textId="77777777" w:rsidR="008061A0" w:rsidRDefault="0087032E" w:rsidP="006968D0">
      <w:pPr>
        <w:pStyle w:val="SOWSubL1-ASDEFCON"/>
      </w:pPr>
      <w:r>
        <w:t>the responsibilities and authority of participating groups, organisations and individuals involved in CM, including their role in Configuration Control Boards (CCBs) and Interface Control Working Groups (ICWGs).</w:t>
      </w:r>
    </w:p>
    <w:p w14:paraId="41A44099" w14:textId="77777777" w:rsidR="0087032E" w:rsidRDefault="0087032E" w:rsidP="006968D0">
      <w:pPr>
        <w:pStyle w:val="SOWHL3-ASDEFCON"/>
      </w:pPr>
      <w:r>
        <w:t>Configuration Management Integration</w:t>
      </w:r>
    </w:p>
    <w:p w14:paraId="554EFD9B" w14:textId="79D0E19D" w:rsidR="0087032E" w:rsidRDefault="0087032E" w:rsidP="006968D0">
      <w:pPr>
        <w:pStyle w:val="SOWTL4-ASDEFCON"/>
      </w:pPr>
      <w:r>
        <w:t>The CMP shall</w:t>
      </w:r>
      <w:r w:rsidR="000025B3">
        <w:t xml:space="preserve"> describe</w:t>
      </w:r>
      <w:r>
        <w:t>:</w:t>
      </w:r>
    </w:p>
    <w:p w14:paraId="5263FCD9" w14:textId="0BB6F173" w:rsidR="0087032E" w:rsidRDefault="0087032E" w:rsidP="006968D0">
      <w:pPr>
        <w:pStyle w:val="SOWSubL1-ASDEFCON"/>
      </w:pPr>
      <w:r>
        <w:t>the integration of CM functions with other Contract activities</w:t>
      </w:r>
      <w:r w:rsidR="000025B3">
        <w:t>, including System Reviews</w:t>
      </w:r>
      <w:r>
        <w:t>;</w:t>
      </w:r>
    </w:p>
    <w:p w14:paraId="592C12EA" w14:textId="04598925" w:rsidR="002867EF" w:rsidRDefault="0087032E" w:rsidP="006968D0">
      <w:pPr>
        <w:pStyle w:val="SOWSubL1-ASDEFCON"/>
      </w:pPr>
      <w:r>
        <w:t>the Commonwealth’s involvement and responsibilities in the Contractor’s CM process, including the Commonwealth’s involvement in CCBs and ICWGs;</w:t>
      </w:r>
    </w:p>
    <w:p w14:paraId="50F4D741" w14:textId="2D09EC36" w:rsidR="000025B3" w:rsidRDefault="000025B3" w:rsidP="006968D0">
      <w:pPr>
        <w:pStyle w:val="SOWSubL1-ASDEFCON"/>
      </w:pPr>
      <w:r>
        <w:t>the Contractor’s involvement in the Commonwealth’s CCBs; and</w:t>
      </w:r>
    </w:p>
    <w:p w14:paraId="60E7ECFE" w14:textId="61A13E1A" w:rsidR="008061A0" w:rsidRDefault="002867EF" w:rsidP="006968D0">
      <w:pPr>
        <w:pStyle w:val="SOWSubL1-ASDEFCON"/>
      </w:pPr>
      <w:r w:rsidRPr="00097F65">
        <w:t>the integration of Approved Subcontractors’ activities with the Contractor’s activities to achieve the CM requirements of the Contract</w:t>
      </w:r>
      <w:r w:rsidR="000025B3">
        <w:t>.</w:t>
      </w:r>
    </w:p>
    <w:p w14:paraId="71079C87" w14:textId="77777777" w:rsidR="0087032E" w:rsidRDefault="0087032E" w:rsidP="006968D0">
      <w:pPr>
        <w:pStyle w:val="SOWHL3-ASDEFCON"/>
      </w:pPr>
      <w:r>
        <w:t>Configuration Management Phasing and Milestones</w:t>
      </w:r>
    </w:p>
    <w:p w14:paraId="4C0CE73F" w14:textId="77777777" w:rsidR="0087032E" w:rsidRDefault="0087032E" w:rsidP="006968D0">
      <w:pPr>
        <w:pStyle w:val="SOWTL4-ASDEFCON"/>
      </w:pPr>
      <w:r>
        <w:t xml:space="preserve">The CMP shall describe and graphically portray the sequence of events and milestones for implementation of CM in phase with major </w:t>
      </w:r>
      <w:r w:rsidR="004D1258">
        <w:t>M</w:t>
      </w:r>
      <w:r>
        <w:t>ilestones and events.  Where possible, this shall be done by cross-referencing to the applicable document (eg</w:t>
      </w:r>
      <w:r w:rsidR="00947091">
        <w:t>,</w:t>
      </w:r>
      <w:r>
        <w:t xml:space="preserve"> the SRP).  Events should include:</w:t>
      </w:r>
    </w:p>
    <w:p w14:paraId="26102DA3" w14:textId="77777777" w:rsidR="0087032E" w:rsidRDefault="0087032E" w:rsidP="006968D0">
      <w:pPr>
        <w:pStyle w:val="SOWSubL1-ASDEFCON"/>
      </w:pPr>
      <w:r>
        <w:t>the release and submission of Configuration Documentation in relation to Contract events (eg</w:t>
      </w:r>
      <w:r w:rsidR="00947091">
        <w:t>,</w:t>
      </w:r>
      <w:r>
        <w:t xml:space="preserve"> System Reviews);</w:t>
      </w:r>
    </w:p>
    <w:p w14:paraId="55B38035" w14:textId="77777777" w:rsidR="008061A0" w:rsidRDefault="0087032E" w:rsidP="006968D0">
      <w:pPr>
        <w:pStyle w:val="SOWSubL1-ASDEFCON"/>
      </w:pPr>
      <w:r>
        <w:t>the establishment of internal developmental configuration and contractual baselines;</w:t>
      </w:r>
    </w:p>
    <w:p w14:paraId="624A61B8" w14:textId="77777777" w:rsidR="008061A0" w:rsidRDefault="0087032E" w:rsidP="006968D0">
      <w:pPr>
        <w:pStyle w:val="SOWSubL1-ASDEFCON"/>
      </w:pPr>
      <w:r>
        <w:t>the implementation of internal and Commonwealth configuration control;</w:t>
      </w:r>
    </w:p>
    <w:p w14:paraId="5A93C255" w14:textId="77777777" w:rsidR="008061A0" w:rsidRDefault="0087032E" w:rsidP="006968D0">
      <w:pPr>
        <w:pStyle w:val="SOWSubL1-ASDEFCON"/>
      </w:pPr>
      <w:r>
        <w:t>the establishment of CCBs and ICWGs;</w:t>
      </w:r>
    </w:p>
    <w:p w14:paraId="719325B2" w14:textId="75DCFC8D" w:rsidR="008061A0" w:rsidRDefault="0087032E" w:rsidP="006968D0">
      <w:pPr>
        <w:pStyle w:val="SOWSubL1-ASDEFCON"/>
      </w:pPr>
      <w:r>
        <w:t xml:space="preserve">the implementation of the Configuration Status Accounting (CSA) </w:t>
      </w:r>
      <w:r w:rsidR="00EF5A53">
        <w:t>system</w:t>
      </w:r>
      <w:r>
        <w:t>; and</w:t>
      </w:r>
    </w:p>
    <w:p w14:paraId="351A104E" w14:textId="77777777" w:rsidR="008061A0" w:rsidRDefault="0087032E" w:rsidP="006968D0">
      <w:pPr>
        <w:pStyle w:val="SOWSubL1-ASDEFCON"/>
      </w:pPr>
      <w:r>
        <w:t>the conduct of configuration audits.</w:t>
      </w:r>
    </w:p>
    <w:p w14:paraId="43F056E1" w14:textId="77777777" w:rsidR="0087032E" w:rsidRDefault="0087032E" w:rsidP="006968D0">
      <w:pPr>
        <w:pStyle w:val="SOWHL3-ASDEFCON"/>
      </w:pPr>
      <w:r>
        <w:t>Data Management</w:t>
      </w:r>
    </w:p>
    <w:p w14:paraId="7641C7B5" w14:textId="77777777" w:rsidR="0087032E" w:rsidRDefault="0087032E" w:rsidP="006968D0">
      <w:pPr>
        <w:pStyle w:val="SOWHL4-ASDEFCON"/>
      </w:pPr>
      <w:r>
        <w:t>Specification Tree and Configuration Item List</w:t>
      </w:r>
    </w:p>
    <w:p w14:paraId="54976004" w14:textId="77777777" w:rsidR="0087032E" w:rsidRDefault="0087032E" w:rsidP="006968D0">
      <w:pPr>
        <w:pStyle w:val="SOWTL5-ASDEFCON"/>
      </w:pPr>
      <w:r>
        <w:t xml:space="preserve">The CMP shall define the relationship between the specification tree, as captured in the </w:t>
      </w:r>
      <w:r w:rsidR="00CA34EF">
        <w:t>Mission System Technical Documentation Tree</w:t>
      </w:r>
      <w:r w:rsidR="004D1258">
        <w:t>,</w:t>
      </w:r>
      <w:r>
        <w:t xml:space="preserve"> and </w:t>
      </w:r>
      <w:r w:rsidR="004D1258">
        <w:t xml:space="preserve">the </w:t>
      </w:r>
      <w:r>
        <w:t>Configuration Item (CI) list</w:t>
      </w:r>
      <w:r w:rsidR="00CA34EF">
        <w:t>,</w:t>
      </w:r>
      <w:r>
        <w:t xml:space="preserve"> and define how these will be managed.</w:t>
      </w:r>
    </w:p>
    <w:p w14:paraId="4E4B5DA2" w14:textId="77777777" w:rsidR="0087032E" w:rsidRDefault="0087032E" w:rsidP="006968D0">
      <w:pPr>
        <w:pStyle w:val="SOWHL4-ASDEFCON"/>
      </w:pPr>
      <w:r>
        <w:t>Document Management</w:t>
      </w:r>
    </w:p>
    <w:p w14:paraId="3C53E412" w14:textId="77777777" w:rsidR="0087032E" w:rsidRDefault="0087032E" w:rsidP="006968D0">
      <w:pPr>
        <w:pStyle w:val="SOWTL5-ASDEFCON"/>
      </w:pPr>
      <w:r>
        <w:t>The CMP shall define the process and procedures to be used for managing the documentation required for the conduct of the Contract, including both formal deliverables and internal Contractor and Subcontractor documentation.</w:t>
      </w:r>
    </w:p>
    <w:p w14:paraId="796166AB" w14:textId="77777777" w:rsidR="0087032E" w:rsidRDefault="0087032E" w:rsidP="006968D0">
      <w:pPr>
        <w:pStyle w:val="SOWHL4-ASDEFCON"/>
      </w:pPr>
      <w:r>
        <w:t>Drawing Management</w:t>
      </w:r>
    </w:p>
    <w:p w14:paraId="28ACB00C" w14:textId="77777777" w:rsidR="0087032E" w:rsidRDefault="0087032E" w:rsidP="006968D0">
      <w:pPr>
        <w:pStyle w:val="SOWTL5-ASDEFCON"/>
      </w:pPr>
      <w:r>
        <w:t>The CMP shall define the process and procedures to be used for managing the engineering drawings and shall include:</w:t>
      </w:r>
    </w:p>
    <w:p w14:paraId="03EA9501" w14:textId="77777777" w:rsidR="0087032E" w:rsidRDefault="0087032E" w:rsidP="006968D0">
      <w:pPr>
        <w:pStyle w:val="SOWSubL1-ASDEFCON"/>
      </w:pPr>
      <w:r>
        <w:t>identification of the engineering drawing practices standard used both by the Contractor and Subcontractors;</w:t>
      </w:r>
    </w:p>
    <w:p w14:paraId="5962F644" w14:textId="77777777" w:rsidR="008061A0" w:rsidRDefault="0087032E" w:rsidP="006968D0">
      <w:pPr>
        <w:pStyle w:val="SOWSubL1-ASDEFCON"/>
      </w:pPr>
      <w:r>
        <w:t>a statement of any need for deviation from the content of this standard during the program; and</w:t>
      </w:r>
    </w:p>
    <w:p w14:paraId="448E83AB" w14:textId="77777777" w:rsidR="008061A0" w:rsidRDefault="0087032E" w:rsidP="006968D0">
      <w:pPr>
        <w:pStyle w:val="SOWSubL1-ASDEFCON"/>
      </w:pPr>
      <w:r>
        <w:t>an overview of the drawing management system including:</w:t>
      </w:r>
    </w:p>
    <w:p w14:paraId="2A5DFF5B" w14:textId="77777777" w:rsidR="0087032E" w:rsidRDefault="0087032E" w:rsidP="006968D0">
      <w:pPr>
        <w:pStyle w:val="SOWSubL2-ASDEFCON"/>
      </w:pPr>
      <w:r>
        <w:t>a description of any information system tools used (eg</w:t>
      </w:r>
      <w:r w:rsidR="00947091">
        <w:t>,</w:t>
      </w:r>
      <w:r>
        <w:t xml:space="preserve"> </w:t>
      </w:r>
      <w:r w:rsidR="00CA34EF">
        <w:t>drawing management database</w:t>
      </w:r>
      <w:r>
        <w:t>) to support the drawing management system; and</w:t>
      </w:r>
    </w:p>
    <w:p w14:paraId="7319FD6E" w14:textId="77777777" w:rsidR="0087032E" w:rsidRDefault="0087032E" w:rsidP="006968D0">
      <w:pPr>
        <w:pStyle w:val="SOWSubL2-ASDEFCON"/>
      </w:pPr>
      <w:r>
        <w:t>a definition of the drawing procedures to be used.</w:t>
      </w:r>
    </w:p>
    <w:p w14:paraId="471C47B7" w14:textId="77777777" w:rsidR="0087032E" w:rsidRDefault="0087032E" w:rsidP="006968D0">
      <w:pPr>
        <w:pStyle w:val="SOWHL3-ASDEFCON"/>
      </w:pPr>
      <w:r>
        <w:t>Configuration Identification</w:t>
      </w:r>
    </w:p>
    <w:p w14:paraId="22F820E8" w14:textId="77777777" w:rsidR="0087032E" w:rsidRDefault="0087032E" w:rsidP="006968D0">
      <w:pPr>
        <w:pStyle w:val="SOWHL4-ASDEFCON"/>
      </w:pPr>
      <w:r>
        <w:t>Selection of Configuration Items</w:t>
      </w:r>
    </w:p>
    <w:p w14:paraId="24132D90" w14:textId="77777777" w:rsidR="0087032E" w:rsidRDefault="0087032E" w:rsidP="006968D0">
      <w:pPr>
        <w:pStyle w:val="SOWTL5-ASDEFCON"/>
      </w:pPr>
      <w:r>
        <w:t>The CMP shall define the procedures for the selection of CIs, and detail the criteria used for their selection.  The CMP shall, by inclusion or reference, define the list of CIs and their respective specifications and other defining top-level documentation.</w:t>
      </w:r>
    </w:p>
    <w:p w14:paraId="0EC7B985" w14:textId="77777777" w:rsidR="0087032E" w:rsidRDefault="0087032E" w:rsidP="006968D0">
      <w:pPr>
        <w:pStyle w:val="SOWHL4-ASDEFCON"/>
      </w:pPr>
      <w:r>
        <w:t>Configuration Identifiers</w:t>
      </w:r>
    </w:p>
    <w:p w14:paraId="1F24CC61" w14:textId="77777777" w:rsidR="0087032E" w:rsidRDefault="0087032E" w:rsidP="006968D0">
      <w:pPr>
        <w:pStyle w:val="SOWTL5-ASDEFCON"/>
      </w:pPr>
      <w:r>
        <w:t>The CMP shall define the procedures for assignment and physical marking of configuration identifiers, including:</w:t>
      </w:r>
    </w:p>
    <w:p w14:paraId="61C16D64" w14:textId="77777777" w:rsidR="0087032E" w:rsidRDefault="0087032E" w:rsidP="006968D0">
      <w:pPr>
        <w:pStyle w:val="SOWSubL1-ASDEFCON"/>
      </w:pPr>
      <w:r>
        <w:t>document numbers and revision markings to documentation;</w:t>
      </w:r>
    </w:p>
    <w:p w14:paraId="548E9275" w14:textId="77777777" w:rsidR="0087032E" w:rsidRDefault="0087032E" w:rsidP="006968D0">
      <w:pPr>
        <w:pStyle w:val="SOWSubL1-ASDEFCON"/>
      </w:pPr>
      <w:r>
        <w:t>nomenclature, serial numbers and part numbers to hardware; and</w:t>
      </w:r>
    </w:p>
    <w:p w14:paraId="7C957961" w14:textId="77777777" w:rsidR="0087032E" w:rsidRDefault="0087032E" w:rsidP="006968D0">
      <w:pPr>
        <w:pStyle w:val="SOWSubL1-ASDEFCON"/>
      </w:pPr>
      <w:r>
        <w:t>software identifiers to software and firmware.</w:t>
      </w:r>
    </w:p>
    <w:p w14:paraId="0D5E6724" w14:textId="77777777" w:rsidR="0087032E" w:rsidRDefault="0087032E" w:rsidP="006968D0">
      <w:pPr>
        <w:pStyle w:val="SOWHL4-ASDEFCON"/>
      </w:pPr>
      <w:r>
        <w:t>Developmental Configuration</w:t>
      </w:r>
    </w:p>
    <w:p w14:paraId="79A78EF1" w14:textId="77777777" w:rsidR="0087032E" w:rsidRDefault="0087032E" w:rsidP="006968D0">
      <w:pPr>
        <w:pStyle w:val="SOWTL5-ASDEFCON"/>
      </w:pPr>
      <w:r>
        <w:t>The CMP shall define the procedures for establishing and controlling the documentation and repositories containing the elements of the developmental configuration, including:</w:t>
      </w:r>
    </w:p>
    <w:p w14:paraId="2C239C9A" w14:textId="77777777" w:rsidR="0087032E" w:rsidRDefault="0087032E" w:rsidP="006968D0">
      <w:pPr>
        <w:pStyle w:val="SOWSubL1-ASDEFCON"/>
      </w:pPr>
      <w:r>
        <w:t>the procedures for reporting, processing, tracking, rectifying and recording problems identified in the documentation defining the developmental configuration; and</w:t>
      </w:r>
    </w:p>
    <w:p w14:paraId="6D3B8CE5" w14:textId="77777777" w:rsidR="008061A0" w:rsidRDefault="0087032E" w:rsidP="006968D0">
      <w:pPr>
        <w:pStyle w:val="SOWSubL1-ASDEFCON"/>
      </w:pPr>
      <w:r>
        <w:t>the procedures for the establishment and control of a documentation library, drawing library and software development library.</w:t>
      </w:r>
    </w:p>
    <w:p w14:paraId="20991BF0" w14:textId="77777777" w:rsidR="0087032E" w:rsidRDefault="0087032E" w:rsidP="006968D0">
      <w:pPr>
        <w:pStyle w:val="SOWHL4-ASDEFCON"/>
      </w:pPr>
      <w:r>
        <w:t>Configuration Baselines</w:t>
      </w:r>
    </w:p>
    <w:p w14:paraId="2CD18BA6" w14:textId="77777777" w:rsidR="0087032E" w:rsidRDefault="0087032E" w:rsidP="006968D0">
      <w:pPr>
        <w:pStyle w:val="SOWTL5-ASDEFCON"/>
      </w:pPr>
      <w:r>
        <w:t>The CMP shall define the requirements for establishing Configuration Baselines, and include:</w:t>
      </w:r>
    </w:p>
    <w:p w14:paraId="7DE72163" w14:textId="77777777" w:rsidR="0087032E" w:rsidRDefault="0087032E" w:rsidP="006968D0">
      <w:pPr>
        <w:pStyle w:val="SOWSubL1-ASDEFCON"/>
      </w:pPr>
      <w:r>
        <w:t xml:space="preserve">the procedures for the establishment of, at least, the Functional, Allocated and Product </w:t>
      </w:r>
      <w:r w:rsidR="004D1258">
        <w:t>B</w:t>
      </w:r>
      <w:r>
        <w:t>aselines; and</w:t>
      </w:r>
    </w:p>
    <w:p w14:paraId="26F8DB1D" w14:textId="77777777" w:rsidR="008061A0" w:rsidRDefault="0087032E" w:rsidP="006968D0">
      <w:pPr>
        <w:pStyle w:val="SOWSubL1-ASDEFCON"/>
      </w:pPr>
      <w:r>
        <w:t xml:space="preserve">the documentation to be used to define each </w:t>
      </w:r>
      <w:r w:rsidR="004D1258">
        <w:t>Configuration B</w:t>
      </w:r>
      <w:r>
        <w:t>aseline.</w:t>
      </w:r>
    </w:p>
    <w:p w14:paraId="33FA9CA9" w14:textId="77777777" w:rsidR="0087032E" w:rsidRDefault="0087032E" w:rsidP="006968D0">
      <w:pPr>
        <w:pStyle w:val="SOWHL4-ASDEFCON"/>
      </w:pPr>
      <w:r>
        <w:t>Engineering Release</w:t>
      </w:r>
    </w:p>
    <w:p w14:paraId="3058D0EB" w14:textId="77777777" w:rsidR="0087032E" w:rsidRDefault="0087032E" w:rsidP="006968D0">
      <w:pPr>
        <w:pStyle w:val="SOWTL5-ASDEFCON"/>
      </w:pPr>
      <w:r>
        <w:t>The CMP shall define the procedures for issuing approved configuration documentation, and amendments to this documentation, to functional activities (eg</w:t>
      </w:r>
      <w:r w:rsidR="004D1258">
        <w:t>,</w:t>
      </w:r>
      <w:r>
        <w:t xml:space="preserve"> manufacturing, logistics, and acquisition) within the Contractor's organisation.</w:t>
      </w:r>
    </w:p>
    <w:p w14:paraId="5A5392D3" w14:textId="77777777" w:rsidR="0087032E" w:rsidRDefault="0087032E" w:rsidP="006968D0">
      <w:pPr>
        <w:pStyle w:val="SOWHL4-ASDEFCON"/>
      </w:pPr>
      <w:r>
        <w:t>Configuration Control</w:t>
      </w:r>
    </w:p>
    <w:p w14:paraId="53347F1E" w14:textId="77777777" w:rsidR="0087032E" w:rsidRDefault="0087032E" w:rsidP="006968D0">
      <w:pPr>
        <w:pStyle w:val="SOWTL5-ASDEFCON"/>
      </w:pPr>
      <w:r>
        <w:t>The CMP shall define and detail the functions, membership, responsibilities and authority of the CCBs planned for the Contract.</w:t>
      </w:r>
    </w:p>
    <w:p w14:paraId="1FFD9344" w14:textId="77777777" w:rsidR="0087032E" w:rsidRDefault="0087032E" w:rsidP="006968D0">
      <w:pPr>
        <w:pStyle w:val="SOWTL5-ASDEFCON"/>
      </w:pPr>
      <w:r>
        <w:t>The CMP shall define the procedures, including Commonwealth involvement, and associated documentation for processing the following:</w:t>
      </w:r>
    </w:p>
    <w:p w14:paraId="5E076AB9" w14:textId="77777777" w:rsidR="0087032E" w:rsidRDefault="0087032E" w:rsidP="006968D0">
      <w:pPr>
        <w:pStyle w:val="SOWSubL1-ASDEFCON"/>
      </w:pPr>
      <w:r>
        <w:t>classification of changes, and the level of authority for change approval</w:t>
      </w:r>
      <w:r w:rsidR="004D1258">
        <w:t xml:space="preserve"> </w:t>
      </w:r>
      <w:r>
        <w:t>/</w:t>
      </w:r>
      <w:r w:rsidR="004D1258">
        <w:t xml:space="preserve"> </w:t>
      </w:r>
      <w:r>
        <w:t>concurrence;</w:t>
      </w:r>
    </w:p>
    <w:p w14:paraId="5D961EEF" w14:textId="77777777" w:rsidR="008061A0" w:rsidRDefault="0087032E" w:rsidP="006968D0">
      <w:pPr>
        <w:pStyle w:val="SOWSubL1-ASDEFCON"/>
      </w:pPr>
      <w:r>
        <w:t>Contract Change Proposals (CCPs)</w:t>
      </w:r>
      <w:r w:rsidR="004D1258">
        <w:t>;</w:t>
      </w:r>
    </w:p>
    <w:p w14:paraId="632DADF5" w14:textId="77777777" w:rsidR="008061A0" w:rsidRDefault="0087032E" w:rsidP="006968D0">
      <w:pPr>
        <w:pStyle w:val="SOWSubL1-ASDEFCON"/>
      </w:pPr>
      <w:r>
        <w:t xml:space="preserve">Major </w:t>
      </w:r>
      <w:r w:rsidR="001B7003">
        <w:t>Changes</w:t>
      </w:r>
      <w:r>
        <w:t>;</w:t>
      </w:r>
    </w:p>
    <w:p w14:paraId="6A7788DC" w14:textId="77777777" w:rsidR="008061A0" w:rsidRDefault="0087032E" w:rsidP="006968D0">
      <w:pPr>
        <w:pStyle w:val="SOWSubL1-ASDEFCON"/>
      </w:pPr>
      <w:r>
        <w:t xml:space="preserve">Minor </w:t>
      </w:r>
      <w:r w:rsidR="001B7003">
        <w:t>Changes</w:t>
      </w:r>
      <w:r>
        <w:t>;</w:t>
      </w:r>
    </w:p>
    <w:p w14:paraId="06CA5F9A" w14:textId="77777777" w:rsidR="008061A0" w:rsidRDefault="00CA34EF" w:rsidP="006968D0">
      <w:pPr>
        <w:pStyle w:val="SOWSubL1-ASDEFCON"/>
      </w:pPr>
      <w:r>
        <w:t xml:space="preserve">Applications </w:t>
      </w:r>
      <w:r w:rsidR="0087032E">
        <w:t xml:space="preserve">for </w:t>
      </w:r>
      <w:r w:rsidR="005E25F1">
        <w:t xml:space="preserve">a </w:t>
      </w:r>
      <w:r w:rsidR="0087032E">
        <w:t>Deviation</w:t>
      </w:r>
      <w:r w:rsidR="00074FDD">
        <w:t xml:space="preserve"> (and related requests for variance, if applicable)</w:t>
      </w:r>
      <w:r w:rsidR="0087032E">
        <w:t>;</w:t>
      </w:r>
    </w:p>
    <w:p w14:paraId="1CC25E34" w14:textId="77777777" w:rsidR="008061A0" w:rsidRDefault="0087032E" w:rsidP="006968D0">
      <w:pPr>
        <w:pStyle w:val="SOWSubL1-ASDEFCON"/>
      </w:pPr>
      <w:r>
        <w:t>Advance Change Study Notices</w:t>
      </w:r>
      <w:r w:rsidR="00C95C48">
        <w:t>;</w:t>
      </w:r>
      <w:r>
        <w:t xml:space="preserve"> and</w:t>
      </w:r>
    </w:p>
    <w:p w14:paraId="67A4C0C3" w14:textId="77777777" w:rsidR="008061A0" w:rsidRDefault="0087032E" w:rsidP="006968D0">
      <w:pPr>
        <w:pStyle w:val="SOWSubL1-ASDEFCON"/>
      </w:pPr>
      <w:r>
        <w:t>Specification Change Notices.</w:t>
      </w:r>
    </w:p>
    <w:p w14:paraId="3683EACF" w14:textId="77777777" w:rsidR="0087032E" w:rsidRDefault="0087032E" w:rsidP="006968D0">
      <w:pPr>
        <w:pStyle w:val="SOWHL3-ASDEFCON"/>
      </w:pPr>
      <w:r>
        <w:t>Configuration Status Accounting</w:t>
      </w:r>
    </w:p>
    <w:p w14:paraId="7DD3C53D" w14:textId="77777777" w:rsidR="0087032E" w:rsidRDefault="0087032E" w:rsidP="006968D0">
      <w:pPr>
        <w:pStyle w:val="SOWTL4-ASDEFCON"/>
      </w:pPr>
      <w:r>
        <w:t>The CMP shall define the procedures for CSA, including:</w:t>
      </w:r>
    </w:p>
    <w:p w14:paraId="40429E49" w14:textId="39D19DFE" w:rsidR="0087032E" w:rsidRDefault="0087032E" w:rsidP="006968D0">
      <w:pPr>
        <w:pStyle w:val="SOWSubL1-ASDEFCON"/>
      </w:pPr>
      <w:r>
        <w:t>methods for collecting, recording, processing and maintaining the data required to provide the status of accounting information through reports and / or access to a CSA</w:t>
      </w:r>
      <w:r w:rsidR="00EF5A53">
        <w:t xml:space="preserve"> system</w:t>
      </w:r>
      <w:r w:rsidR="00CA34EF">
        <w:t>;</w:t>
      </w:r>
    </w:p>
    <w:p w14:paraId="56BF2A5D" w14:textId="39A6DAFC" w:rsidR="008061A0" w:rsidRDefault="0087032E" w:rsidP="006968D0">
      <w:pPr>
        <w:pStyle w:val="SOWSubL1-ASDEFCON"/>
      </w:pPr>
      <w:r>
        <w:t>a complete description of the CSA</w:t>
      </w:r>
      <w:r w:rsidR="00EF5A53">
        <w:t xml:space="preserve"> system</w:t>
      </w:r>
      <w:r>
        <w:t xml:space="preserve"> with respect to the areas related to:</w:t>
      </w:r>
    </w:p>
    <w:p w14:paraId="7EC91570" w14:textId="77777777" w:rsidR="0087032E" w:rsidRDefault="0087032E" w:rsidP="006968D0">
      <w:pPr>
        <w:pStyle w:val="SOWSubL2-ASDEFCON"/>
      </w:pPr>
      <w:r>
        <w:t>the identification of the currently approved configuration documentation and configuration identifiers associated with each CI;</w:t>
      </w:r>
    </w:p>
    <w:p w14:paraId="034859DC" w14:textId="77777777" w:rsidR="0087032E" w:rsidRDefault="0087032E" w:rsidP="006968D0">
      <w:pPr>
        <w:pStyle w:val="SOWSubL2-ASDEFCON"/>
      </w:pPr>
      <w:r>
        <w:t>the status of proposed engineering changes from initiation to implementation;</w:t>
      </w:r>
    </w:p>
    <w:p w14:paraId="09ABFD41" w14:textId="77777777" w:rsidR="0087032E" w:rsidRDefault="0087032E" w:rsidP="006968D0">
      <w:pPr>
        <w:pStyle w:val="SOWSubL2-ASDEFCON"/>
      </w:pPr>
      <w:r>
        <w:t>the results of configuration audits, and the status and disposition of discrepancies;</w:t>
      </w:r>
    </w:p>
    <w:p w14:paraId="261F602A" w14:textId="77777777" w:rsidR="0087032E" w:rsidRDefault="0087032E" w:rsidP="006968D0">
      <w:pPr>
        <w:pStyle w:val="SOWSubL2-ASDEFCON"/>
      </w:pPr>
      <w:r>
        <w:t xml:space="preserve">the status of </w:t>
      </w:r>
      <w:r w:rsidR="00CA34EF">
        <w:t xml:space="preserve">Applications </w:t>
      </w:r>
      <w:r>
        <w:t xml:space="preserve">for </w:t>
      </w:r>
      <w:r w:rsidR="005E25F1">
        <w:t xml:space="preserve">a </w:t>
      </w:r>
      <w:r w:rsidR="00CA34EF">
        <w:t>D</w:t>
      </w:r>
      <w:r>
        <w:t>eviation;</w:t>
      </w:r>
    </w:p>
    <w:p w14:paraId="1CB8E28C" w14:textId="77777777" w:rsidR="0087032E" w:rsidRDefault="0087032E" w:rsidP="006968D0">
      <w:pPr>
        <w:pStyle w:val="SOWSubL2-ASDEFCON"/>
      </w:pPr>
      <w:r>
        <w:t>the ability to trace changes from the baseline documentation of each CI; and</w:t>
      </w:r>
    </w:p>
    <w:p w14:paraId="4D195E2B" w14:textId="77777777" w:rsidR="00EF5A53" w:rsidRDefault="0087032E" w:rsidP="006968D0">
      <w:pPr>
        <w:pStyle w:val="SOWSubL2-ASDEFCON"/>
      </w:pPr>
      <w:r>
        <w:t>the effectiveness and installation status of configuration changes to all CIs at all locations;</w:t>
      </w:r>
    </w:p>
    <w:p w14:paraId="66C0BC1C" w14:textId="512BDAD9" w:rsidR="00EF5A53" w:rsidRDefault="00EF5A53" w:rsidP="00EF5A53">
      <w:pPr>
        <w:pStyle w:val="SOWSubL1-ASDEFCON"/>
      </w:pPr>
      <w:r>
        <w:t xml:space="preserve">the relationships between the CSA system held by the Contractor and the CSA systems held by </w:t>
      </w:r>
      <w:r w:rsidR="008D40B2">
        <w:t xml:space="preserve">applicable Approved Subcontractors (which may be or may represent </w:t>
      </w:r>
      <w:r>
        <w:t>respective Original Equipment Manufacturers (OEMs)</w:t>
      </w:r>
      <w:r w:rsidR="008D40B2">
        <w:t>)</w:t>
      </w:r>
      <w:r w:rsidR="005E013D">
        <w:t xml:space="preserve"> for each of the CIs</w:t>
      </w:r>
      <w:r>
        <w:t>, including:</w:t>
      </w:r>
    </w:p>
    <w:p w14:paraId="48C10B1C" w14:textId="1EDA20BA" w:rsidR="00EF5A53" w:rsidRDefault="00EF5A53" w:rsidP="00EF5A53">
      <w:pPr>
        <w:pStyle w:val="SOWSubL2-ASDEFCON"/>
      </w:pPr>
      <w:r>
        <w:t xml:space="preserve">identifying where the master CSA system for the Mission System, or </w:t>
      </w:r>
      <w:r w:rsidR="005E013D">
        <w:t>the major</w:t>
      </w:r>
      <w:r>
        <w:t xml:space="preserve"> elements thereof, will reside (ie, the system </w:t>
      </w:r>
      <w:r w:rsidR="005E013D">
        <w:t xml:space="preserve">or systems </w:t>
      </w:r>
      <w:r>
        <w:t>that hold the master data);</w:t>
      </w:r>
    </w:p>
    <w:p w14:paraId="28DAAC21" w14:textId="63F22A1B" w:rsidR="005E013D" w:rsidRDefault="00EF5A53" w:rsidP="00EF5A53">
      <w:pPr>
        <w:pStyle w:val="SOWSubL2-ASDEFCON"/>
      </w:pPr>
      <w:r>
        <w:t xml:space="preserve">if the master CSA system is not held by the Contractor, </w:t>
      </w:r>
      <w:r w:rsidR="005E013D">
        <w:t xml:space="preserve">describing </w:t>
      </w:r>
      <w:r>
        <w:t xml:space="preserve">how the </w:t>
      </w:r>
      <w:r w:rsidR="005E013D">
        <w:t xml:space="preserve">CSA </w:t>
      </w:r>
      <w:r>
        <w:t>system</w:t>
      </w:r>
      <w:r w:rsidR="005E013D">
        <w:t>s will interact and interrelate, firstly,</w:t>
      </w:r>
      <w:r>
        <w:t xml:space="preserve"> </w:t>
      </w:r>
      <w:r w:rsidR="005E013D">
        <w:t xml:space="preserve">to </w:t>
      </w:r>
      <w:r>
        <w:t>satisfy the requirements of the Contract</w:t>
      </w:r>
      <w:r w:rsidR="005E013D">
        <w:t xml:space="preserve"> (eg, to ensure that the data held by the Contractor is always current)</w:t>
      </w:r>
      <w:r>
        <w:t xml:space="preserve"> and</w:t>
      </w:r>
      <w:r w:rsidR="005E013D">
        <w:t>, secondly,</w:t>
      </w:r>
      <w:r>
        <w:t xml:space="preserve"> to undertake any future </w:t>
      </w:r>
      <w:r w:rsidR="005E013D">
        <w:t>upgrades</w:t>
      </w:r>
      <w:r>
        <w:t xml:space="preserve"> of the </w:t>
      </w:r>
      <w:r w:rsidR="005E013D">
        <w:t>Mission System</w:t>
      </w:r>
      <w:r w:rsidR="005E013D" w:rsidRPr="005E013D">
        <w:t xml:space="preserve"> </w:t>
      </w:r>
      <w:r w:rsidR="005E013D">
        <w:t>over its life</w:t>
      </w:r>
      <w:r>
        <w:t>;</w:t>
      </w:r>
      <w:r w:rsidR="005E013D">
        <w:t xml:space="preserve"> and</w:t>
      </w:r>
    </w:p>
    <w:p w14:paraId="7BD7E165" w14:textId="1A77A6DA" w:rsidR="0087032E" w:rsidRDefault="005E013D" w:rsidP="00EF5A53">
      <w:pPr>
        <w:pStyle w:val="SOWSubL2-ASDEFCON"/>
      </w:pPr>
      <w:r>
        <w:t xml:space="preserve">describing the scope boundaries between the </w:t>
      </w:r>
      <w:r w:rsidR="00EE00B2">
        <w:t xml:space="preserve">CSA system held by the Contractor and the CSA systems held by the </w:t>
      </w:r>
      <w:r w:rsidR="008D40B2">
        <w:t>applicable Approved Subcontractors</w:t>
      </w:r>
      <w:r w:rsidR="00EE00B2">
        <w:t>;</w:t>
      </w:r>
      <w:r w:rsidR="0087032E">
        <w:t xml:space="preserve"> and</w:t>
      </w:r>
    </w:p>
    <w:p w14:paraId="23EEE1A8" w14:textId="7B48C1DF" w:rsidR="0087032E" w:rsidRDefault="0087032E" w:rsidP="006968D0">
      <w:pPr>
        <w:pStyle w:val="SOWSubL1-ASDEFCON"/>
      </w:pPr>
      <w:r>
        <w:t>identification and description of the reports available from the CSA</w:t>
      </w:r>
      <w:r w:rsidR="00EF5A53">
        <w:t xml:space="preserve"> system</w:t>
      </w:r>
      <w:r>
        <w:t xml:space="preserve"> and their frequency of reporting and distribution.</w:t>
      </w:r>
    </w:p>
    <w:p w14:paraId="1E53B2F0" w14:textId="77777777" w:rsidR="0087032E" w:rsidRDefault="0087032E" w:rsidP="006968D0">
      <w:pPr>
        <w:pStyle w:val="SOWHL3-ASDEFCON"/>
      </w:pPr>
      <w:r>
        <w:t>Configuration Audits</w:t>
      </w:r>
    </w:p>
    <w:p w14:paraId="0C0470EA" w14:textId="77777777" w:rsidR="0087032E" w:rsidRDefault="0087032E" w:rsidP="006968D0">
      <w:pPr>
        <w:pStyle w:val="SOWTL4-ASDEFCON"/>
      </w:pPr>
      <w:bookmarkStart w:id="7" w:name="_Ref64084058"/>
      <w:r>
        <w:t xml:space="preserve">If an SRP is not </w:t>
      </w:r>
      <w:r w:rsidR="00CD55A7">
        <w:t>required</w:t>
      </w:r>
      <w:r>
        <w:t xml:space="preserve"> under the Contract, the CMP shall:</w:t>
      </w:r>
      <w:bookmarkEnd w:id="7"/>
    </w:p>
    <w:p w14:paraId="216C7EAD" w14:textId="77777777" w:rsidR="0087032E" w:rsidRDefault="0087032E" w:rsidP="006968D0">
      <w:pPr>
        <w:pStyle w:val="SOWSubL1-ASDEFCON"/>
      </w:pPr>
      <w:r>
        <w:t>describe the Contractor’s methodology and processes to establish and conduct Functional Configuration Audits (FCA</w:t>
      </w:r>
      <w:r w:rsidR="00947091">
        <w:t>s</w:t>
      </w:r>
      <w:r>
        <w:t>) and Physical Configuration Audits (PCA</w:t>
      </w:r>
      <w:r w:rsidR="00947091">
        <w:t>s</w:t>
      </w:r>
      <w:r>
        <w:t>);</w:t>
      </w:r>
    </w:p>
    <w:p w14:paraId="5A447921" w14:textId="77777777" w:rsidR="008061A0" w:rsidRDefault="0087032E" w:rsidP="006968D0">
      <w:pPr>
        <w:pStyle w:val="SOWSubL1-ASDEFCON"/>
      </w:pPr>
      <w:r>
        <w:t>detail, for each audit, the proposed audit venue(s) and the details of the organisation(s) and individuals involved in the audits and their specific audit responsibilities;</w:t>
      </w:r>
    </w:p>
    <w:p w14:paraId="0FE7CF5E" w14:textId="5F410D30" w:rsidR="008061A0" w:rsidRDefault="0087032E" w:rsidP="006968D0">
      <w:pPr>
        <w:pStyle w:val="SOWSubL1-ASDEFCON"/>
      </w:pPr>
      <w:r>
        <w:t>define entry</w:t>
      </w:r>
      <w:r w:rsidR="00D91CE7">
        <w:t xml:space="preserve"> criteria</w:t>
      </w:r>
      <w:r>
        <w:t>, exit</w:t>
      </w:r>
      <w:r w:rsidR="00D91CE7">
        <w:t xml:space="preserve"> criteria</w:t>
      </w:r>
      <w:r>
        <w:t xml:space="preserve"> and checklist items for each </w:t>
      </w:r>
      <w:r w:rsidR="00E52F4C">
        <w:t>FCA and PCA</w:t>
      </w:r>
      <w:r>
        <w:t xml:space="preserve">, incorporating </w:t>
      </w:r>
      <w:r w:rsidR="00304D5E">
        <w:t xml:space="preserve">the associated SOW requirements (eg, as may be included in </w:t>
      </w:r>
      <w:r>
        <w:t xml:space="preserve">Mandated System Review </w:t>
      </w:r>
      <w:r w:rsidR="00CE6C4D">
        <w:t>checklists</w:t>
      </w:r>
      <w:r w:rsidR="00304D5E">
        <w:t xml:space="preserve"> for FCA and PCA, respectively) and supplemented where required by the Contractor’s internal processes</w:t>
      </w:r>
      <w:r w:rsidR="00CA34EF">
        <w:t>;</w:t>
      </w:r>
    </w:p>
    <w:p w14:paraId="12EA6715" w14:textId="77777777" w:rsidR="008061A0" w:rsidRDefault="0087032E" w:rsidP="006968D0">
      <w:pPr>
        <w:pStyle w:val="SOWSubL1-ASDEFCON"/>
      </w:pPr>
      <w:r>
        <w:t>describe the plans, procedures, documentation, and schedules for the audits; and</w:t>
      </w:r>
    </w:p>
    <w:p w14:paraId="45813D83" w14:textId="77777777" w:rsidR="008061A0" w:rsidRDefault="0087032E" w:rsidP="006968D0">
      <w:pPr>
        <w:pStyle w:val="SOWSubL1-ASDEFCON"/>
      </w:pPr>
      <w:r>
        <w:t>describe the format for reporting results of in-process audits.</w:t>
      </w:r>
    </w:p>
    <w:p w14:paraId="0A219CDD" w14:textId="1D226A7E" w:rsidR="0087032E" w:rsidRDefault="0087032E" w:rsidP="006968D0">
      <w:pPr>
        <w:pStyle w:val="SOWTL4-ASDEFCON"/>
      </w:pPr>
      <w:r>
        <w:t xml:space="preserve">If an SRP is required under the Contract, the CMP shall summarise the information contained in the SRP regarding FCA and PCA, and provide any additional information in the CMP necessary to address the information requirements defined under clause </w:t>
      </w:r>
      <w:r>
        <w:fldChar w:fldCharType="begin"/>
      </w:r>
      <w:r>
        <w:instrText xml:space="preserve"> REF _Ref64084058 \r \h </w:instrText>
      </w:r>
      <w:r>
        <w:fldChar w:fldCharType="separate"/>
      </w:r>
      <w:r w:rsidR="00132739">
        <w:t>6.2.7.1</w:t>
      </w:r>
      <w:r>
        <w:fldChar w:fldCharType="end"/>
      </w:r>
      <w:r>
        <w:t>.</w:t>
      </w:r>
    </w:p>
    <w:p w14:paraId="468B8EB2" w14:textId="77777777" w:rsidR="0087032E" w:rsidRDefault="0087032E" w:rsidP="006968D0">
      <w:pPr>
        <w:pStyle w:val="SOWHL3-ASDEFCON"/>
      </w:pPr>
      <w:r>
        <w:t>Subcontractor Control</w:t>
      </w:r>
    </w:p>
    <w:p w14:paraId="72EE1648" w14:textId="618A2B0D" w:rsidR="0087032E" w:rsidRDefault="0087032E" w:rsidP="006968D0">
      <w:pPr>
        <w:pStyle w:val="SOWTL4-ASDEFCON"/>
      </w:pPr>
      <w:r>
        <w:t xml:space="preserve">The CMP shall define the methods used to ensure that </w:t>
      </w:r>
      <w:r w:rsidR="002867EF">
        <w:t xml:space="preserve">Approved </w:t>
      </w:r>
      <w:r>
        <w:t xml:space="preserve">Subcontractors comply with the CM </w:t>
      </w:r>
      <w:r w:rsidR="00F715F0">
        <w:t>require</w:t>
      </w:r>
      <w:r w:rsidR="002867EF">
        <w:t>ments of</w:t>
      </w:r>
      <w:r>
        <w:t xml:space="preserve"> the Contract.</w:t>
      </w:r>
    </w:p>
    <w:p w14:paraId="32D9BD45" w14:textId="77777777" w:rsidR="0087032E" w:rsidRDefault="0087032E" w:rsidP="006968D0">
      <w:pPr>
        <w:pStyle w:val="SOWHL3-ASDEFCON"/>
      </w:pPr>
      <w:r>
        <w:t>Master Record Indexes</w:t>
      </w:r>
    </w:p>
    <w:p w14:paraId="663ED64F" w14:textId="77777777" w:rsidR="0087032E" w:rsidRDefault="0087032E" w:rsidP="006968D0">
      <w:pPr>
        <w:pStyle w:val="SOWTL4-ASDEFCON"/>
      </w:pPr>
      <w:r>
        <w:t>If required under the Contract, the CMP shall define the production and management of Master Record Indexes, including schedule, organisational responsibilities, and maintenance.</w:t>
      </w:r>
    </w:p>
    <w:sectPr w:rsidR="0087032E" w:rsidSect="00EA4B9C">
      <w:headerReference w:type="default" r:id="rId8"/>
      <w:footerReference w:type="default" r:id="rId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F8665" w14:textId="77777777" w:rsidR="0066540A" w:rsidRDefault="0066540A">
      <w:r>
        <w:separator/>
      </w:r>
    </w:p>
  </w:endnote>
  <w:endnote w:type="continuationSeparator" w:id="0">
    <w:p w14:paraId="04749F0A" w14:textId="77777777" w:rsidR="0066540A" w:rsidRDefault="0066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82896" w14:paraId="79E19FA5" w14:textId="77777777" w:rsidTr="00DC27AF">
      <w:tc>
        <w:tcPr>
          <w:tcW w:w="2500" w:type="pct"/>
        </w:tcPr>
        <w:p w14:paraId="4C263DA0" w14:textId="739C9C25" w:rsidR="00982896" w:rsidRDefault="00982896" w:rsidP="00DC27AF">
          <w:pPr>
            <w:pStyle w:val="ASDEFCONHeaderFooterLeft"/>
          </w:pPr>
        </w:p>
      </w:tc>
      <w:tc>
        <w:tcPr>
          <w:tcW w:w="2500" w:type="pct"/>
        </w:tcPr>
        <w:p w14:paraId="72171084" w14:textId="213A47CE" w:rsidR="00982896" w:rsidRPr="007712F9" w:rsidRDefault="00982896" w:rsidP="00DC27AF">
          <w:pPr>
            <w:pStyle w:val="ASDEFCONHeaderFooterRight"/>
            <w:rPr>
              <w:szCs w:val="16"/>
            </w:rPr>
          </w:pPr>
          <w:r w:rsidRPr="007712F9">
            <w:rPr>
              <w:rStyle w:val="PageNumber"/>
              <w:color w:val="auto"/>
              <w:szCs w:val="16"/>
            </w:rPr>
            <w:fldChar w:fldCharType="begin"/>
          </w:r>
          <w:r w:rsidRPr="007712F9">
            <w:rPr>
              <w:rStyle w:val="PageNumber"/>
              <w:color w:val="auto"/>
              <w:szCs w:val="16"/>
            </w:rPr>
            <w:instrText xml:space="preserve"> PAGE </w:instrText>
          </w:r>
          <w:r w:rsidRPr="007712F9">
            <w:rPr>
              <w:rStyle w:val="PageNumber"/>
              <w:color w:val="auto"/>
              <w:szCs w:val="16"/>
            </w:rPr>
            <w:fldChar w:fldCharType="separate"/>
          </w:r>
          <w:r w:rsidR="00132739">
            <w:rPr>
              <w:rStyle w:val="PageNumber"/>
              <w:noProof/>
              <w:color w:val="auto"/>
              <w:szCs w:val="16"/>
            </w:rPr>
            <w:t>1</w:t>
          </w:r>
          <w:r w:rsidRPr="007712F9">
            <w:rPr>
              <w:rStyle w:val="PageNumber"/>
              <w:color w:val="auto"/>
              <w:szCs w:val="16"/>
            </w:rPr>
            <w:fldChar w:fldCharType="end"/>
          </w:r>
        </w:p>
      </w:tc>
    </w:tr>
    <w:tr w:rsidR="00982896" w14:paraId="76A6C94A" w14:textId="77777777" w:rsidTr="00DC27AF">
      <w:tc>
        <w:tcPr>
          <w:tcW w:w="5000" w:type="pct"/>
          <w:gridSpan w:val="2"/>
        </w:tcPr>
        <w:p w14:paraId="5FB67B58" w14:textId="2BCC0EA0" w:rsidR="00982896" w:rsidRDefault="00132739" w:rsidP="004478DF">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7785126B" w14:textId="77777777" w:rsidR="00982896" w:rsidRPr="00DC27AF" w:rsidRDefault="00982896" w:rsidP="00DC2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1AE32" w14:textId="77777777" w:rsidR="0066540A" w:rsidRDefault="0066540A">
      <w:r>
        <w:separator/>
      </w:r>
    </w:p>
  </w:footnote>
  <w:footnote w:type="continuationSeparator" w:id="0">
    <w:p w14:paraId="723DA5E3" w14:textId="77777777" w:rsidR="0066540A" w:rsidRDefault="0066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82896" w14:paraId="4C55AA89" w14:textId="77777777" w:rsidTr="00DC27AF">
      <w:tc>
        <w:tcPr>
          <w:tcW w:w="5000" w:type="pct"/>
          <w:gridSpan w:val="2"/>
        </w:tcPr>
        <w:p w14:paraId="35DBCD09" w14:textId="3501047E" w:rsidR="00982896" w:rsidRDefault="00132739" w:rsidP="004478DF">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982896" w14:paraId="2820E3E4" w14:textId="77777777" w:rsidTr="00DC27AF">
      <w:tc>
        <w:tcPr>
          <w:tcW w:w="2500" w:type="pct"/>
        </w:tcPr>
        <w:p w14:paraId="0D7C2290" w14:textId="017316A6" w:rsidR="00982896" w:rsidRDefault="00132739" w:rsidP="00DC27AF">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6E46AB27" w14:textId="0EC8D00B" w:rsidR="00982896" w:rsidRDefault="00132739" w:rsidP="00DC27AF">
          <w:pPr>
            <w:pStyle w:val="ASDEFCONHeaderFooterRight"/>
          </w:pPr>
          <w:r>
            <w:fldChar w:fldCharType="begin"/>
          </w:r>
          <w:r>
            <w:instrText xml:space="preserve"> DOCPROPERTY  Title  \* MERGEFORMAT </w:instrText>
          </w:r>
          <w:r>
            <w:fldChar w:fldCharType="separate"/>
          </w:r>
          <w:r>
            <w:t>DID-CM-MGT-CMP</w:t>
          </w:r>
          <w:r>
            <w:fldChar w:fldCharType="end"/>
          </w:r>
          <w:r w:rsidR="00E4087A">
            <w:t>-</w:t>
          </w:r>
          <w:r>
            <w:fldChar w:fldCharType="begin"/>
          </w:r>
          <w:r>
            <w:instrText xml:space="preserve"> DOCPROPERTY  Version  \* MERGEFORMAT </w:instrText>
          </w:r>
          <w:r>
            <w:fldChar w:fldCharType="separate"/>
          </w:r>
          <w:r>
            <w:t>V5.4</w:t>
          </w:r>
          <w:r>
            <w:fldChar w:fldCharType="end"/>
          </w:r>
        </w:p>
      </w:tc>
    </w:tr>
  </w:tbl>
  <w:p w14:paraId="10D36AE3" w14:textId="77777777" w:rsidR="00982896" w:rsidRPr="00DC27AF" w:rsidRDefault="00982896" w:rsidP="00DC2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28"/>
  </w:num>
  <w:num w:numId="8">
    <w:abstractNumId w:val="18"/>
  </w:num>
  <w:num w:numId="9">
    <w:abstractNumId w:val="32"/>
  </w:num>
  <w:num w:numId="10">
    <w:abstractNumId w:val="12"/>
  </w:num>
  <w:num w:numId="11">
    <w:abstractNumId w:val="15"/>
  </w:num>
  <w:num w:numId="12">
    <w:abstractNumId w:val="34"/>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0"/>
  </w:num>
  <w:num w:numId="21">
    <w:abstractNumId w:val="27"/>
  </w:num>
  <w:num w:numId="22">
    <w:abstractNumId w:val="0"/>
  </w:num>
  <w:num w:numId="23">
    <w:abstractNumId w:val="16"/>
  </w:num>
  <w:num w:numId="24">
    <w:abstractNumId w:val="19"/>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5"/>
  </w:num>
  <w:num w:numId="31">
    <w:abstractNumId w:val="33"/>
  </w:num>
  <w:num w:numId="32">
    <w:abstractNumId w:val="13"/>
  </w:num>
  <w:num w:numId="33">
    <w:abstractNumId w:val="21"/>
  </w:num>
  <w:num w:numId="34">
    <w:abstractNumId w:val="8"/>
  </w:num>
  <w:num w:numId="35">
    <w:abstractNumId w:val="3"/>
  </w:num>
  <w:num w:numId="36">
    <w:abstractNumId w:val="24"/>
  </w:num>
  <w:num w:numId="3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091"/>
    <w:rsid w:val="000025B3"/>
    <w:rsid w:val="00020BB5"/>
    <w:rsid w:val="00034473"/>
    <w:rsid w:val="0004219C"/>
    <w:rsid w:val="00074FDD"/>
    <w:rsid w:val="00086867"/>
    <w:rsid w:val="000B6335"/>
    <w:rsid w:val="00114078"/>
    <w:rsid w:val="00132739"/>
    <w:rsid w:val="0015555C"/>
    <w:rsid w:val="00163B83"/>
    <w:rsid w:val="00185AA9"/>
    <w:rsid w:val="00187856"/>
    <w:rsid w:val="00192B1A"/>
    <w:rsid w:val="001B1623"/>
    <w:rsid w:val="001B7003"/>
    <w:rsid w:val="001C4F1A"/>
    <w:rsid w:val="001D7B4E"/>
    <w:rsid w:val="001E434A"/>
    <w:rsid w:val="001F2A30"/>
    <w:rsid w:val="00233152"/>
    <w:rsid w:val="00262265"/>
    <w:rsid w:val="002776E2"/>
    <w:rsid w:val="002867EF"/>
    <w:rsid w:val="002A74AF"/>
    <w:rsid w:val="002B70AB"/>
    <w:rsid w:val="002C2071"/>
    <w:rsid w:val="002C787E"/>
    <w:rsid w:val="003011DA"/>
    <w:rsid w:val="00304D5E"/>
    <w:rsid w:val="0035085E"/>
    <w:rsid w:val="0037108F"/>
    <w:rsid w:val="003B716A"/>
    <w:rsid w:val="003C7048"/>
    <w:rsid w:val="003D7CA5"/>
    <w:rsid w:val="00404E6A"/>
    <w:rsid w:val="004136F7"/>
    <w:rsid w:val="00414F8A"/>
    <w:rsid w:val="004478DF"/>
    <w:rsid w:val="00487313"/>
    <w:rsid w:val="004A7272"/>
    <w:rsid w:val="004D02C8"/>
    <w:rsid w:val="004D1258"/>
    <w:rsid w:val="005558EF"/>
    <w:rsid w:val="005A43A3"/>
    <w:rsid w:val="005E013D"/>
    <w:rsid w:val="005E1125"/>
    <w:rsid w:val="005E25F1"/>
    <w:rsid w:val="00607320"/>
    <w:rsid w:val="00613595"/>
    <w:rsid w:val="00662753"/>
    <w:rsid w:val="0066540A"/>
    <w:rsid w:val="006733A3"/>
    <w:rsid w:val="006771F9"/>
    <w:rsid w:val="00691066"/>
    <w:rsid w:val="006968D0"/>
    <w:rsid w:val="006A3668"/>
    <w:rsid w:val="006B679F"/>
    <w:rsid w:val="006C0462"/>
    <w:rsid w:val="006C5F2D"/>
    <w:rsid w:val="006D4469"/>
    <w:rsid w:val="00710B48"/>
    <w:rsid w:val="00721E76"/>
    <w:rsid w:val="0073269D"/>
    <w:rsid w:val="007601BC"/>
    <w:rsid w:val="007712F9"/>
    <w:rsid w:val="007853B7"/>
    <w:rsid w:val="007E44F7"/>
    <w:rsid w:val="008061A0"/>
    <w:rsid w:val="00807DCE"/>
    <w:rsid w:val="00820757"/>
    <w:rsid w:val="008258C2"/>
    <w:rsid w:val="00843B5C"/>
    <w:rsid w:val="00861792"/>
    <w:rsid w:val="0087032E"/>
    <w:rsid w:val="00871E21"/>
    <w:rsid w:val="00880F1E"/>
    <w:rsid w:val="00894E0F"/>
    <w:rsid w:val="008D40B2"/>
    <w:rsid w:val="008D7108"/>
    <w:rsid w:val="00901371"/>
    <w:rsid w:val="00906DEA"/>
    <w:rsid w:val="00914813"/>
    <w:rsid w:val="00926BF5"/>
    <w:rsid w:val="00927D3D"/>
    <w:rsid w:val="00947091"/>
    <w:rsid w:val="00951FFD"/>
    <w:rsid w:val="00982896"/>
    <w:rsid w:val="00985C69"/>
    <w:rsid w:val="009D59B1"/>
    <w:rsid w:val="009E42BE"/>
    <w:rsid w:val="00A34AD4"/>
    <w:rsid w:val="00A35A83"/>
    <w:rsid w:val="00A51130"/>
    <w:rsid w:val="00A54DFC"/>
    <w:rsid w:val="00A93C0E"/>
    <w:rsid w:val="00AD2C14"/>
    <w:rsid w:val="00AD31B9"/>
    <w:rsid w:val="00AE6776"/>
    <w:rsid w:val="00B41C13"/>
    <w:rsid w:val="00B80ECF"/>
    <w:rsid w:val="00B87916"/>
    <w:rsid w:val="00BB1E62"/>
    <w:rsid w:val="00BC6BDD"/>
    <w:rsid w:val="00BC74F2"/>
    <w:rsid w:val="00BD16FC"/>
    <w:rsid w:val="00C32BAB"/>
    <w:rsid w:val="00C55D6F"/>
    <w:rsid w:val="00C766B2"/>
    <w:rsid w:val="00C837DF"/>
    <w:rsid w:val="00C83990"/>
    <w:rsid w:val="00C8623F"/>
    <w:rsid w:val="00C95C48"/>
    <w:rsid w:val="00C97B3D"/>
    <w:rsid w:val="00CA34EF"/>
    <w:rsid w:val="00CC4D7E"/>
    <w:rsid w:val="00CD55A7"/>
    <w:rsid w:val="00CE6C4D"/>
    <w:rsid w:val="00D65252"/>
    <w:rsid w:val="00D83AD4"/>
    <w:rsid w:val="00D87F6B"/>
    <w:rsid w:val="00D91CE7"/>
    <w:rsid w:val="00D92B4B"/>
    <w:rsid w:val="00D95F4D"/>
    <w:rsid w:val="00DA1537"/>
    <w:rsid w:val="00DC27AF"/>
    <w:rsid w:val="00E014F9"/>
    <w:rsid w:val="00E20A68"/>
    <w:rsid w:val="00E4087A"/>
    <w:rsid w:val="00E52F4C"/>
    <w:rsid w:val="00E66490"/>
    <w:rsid w:val="00E87A10"/>
    <w:rsid w:val="00EA4B9C"/>
    <w:rsid w:val="00EB0D98"/>
    <w:rsid w:val="00EE00B2"/>
    <w:rsid w:val="00EF4ECF"/>
    <w:rsid w:val="00EF5A53"/>
    <w:rsid w:val="00EF6CAD"/>
    <w:rsid w:val="00F17F15"/>
    <w:rsid w:val="00F715F0"/>
    <w:rsid w:val="00FA4A98"/>
    <w:rsid w:val="00FF69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F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739"/>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132739"/>
    <w:pPr>
      <w:keepNext/>
      <w:numPr>
        <w:numId w:val="26"/>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13273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404E6A"/>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04E6A"/>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F715F0"/>
    <w:pPr>
      <w:numPr>
        <w:ilvl w:val="4"/>
        <w:numId w:val="22"/>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F715F0"/>
    <w:pPr>
      <w:numPr>
        <w:ilvl w:val="5"/>
        <w:numId w:val="22"/>
      </w:numPr>
      <w:spacing w:before="240" w:after="60"/>
      <w:outlineLvl w:val="5"/>
    </w:pPr>
    <w:rPr>
      <w:i/>
      <w:sz w:val="22"/>
    </w:rPr>
  </w:style>
  <w:style w:type="paragraph" w:styleId="Heading7">
    <w:name w:val="heading 7"/>
    <w:aliases w:val="Spare3"/>
    <w:basedOn w:val="Normal"/>
    <w:next w:val="Normal"/>
    <w:link w:val="Heading7Char"/>
    <w:qFormat/>
    <w:rsid w:val="00F715F0"/>
    <w:pPr>
      <w:numPr>
        <w:ilvl w:val="6"/>
        <w:numId w:val="22"/>
      </w:numPr>
      <w:spacing w:before="240" w:after="60"/>
      <w:outlineLvl w:val="6"/>
    </w:pPr>
  </w:style>
  <w:style w:type="paragraph" w:styleId="Heading8">
    <w:name w:val="heading 8"/>
    <w:aliases w:val="Spare4,(A)"/>
    <w:basedOn w:val="Normal"/>
    <w:next w:val="Normal"/>
    <w:link w:val="Heading8Char"/>
    <w:qFormat/>
    <w:rsid w:val="00F715F0"/>
    <w:pPr>
      <w:numPr>
        <w:ilvl w:val="7"/>
        <w:numId w:val="22"/>
      </w:numPr>
      <w:spacing w:before="240" w:after="60"/>
      <w:outlineLvl w:val="7"/>
    </w:pPr>
    <w:rPr>
      <w:i/>
    </w:rPr>
  </w:style>
  <w:style w:type="paragraph" w:styleId="Heading9">
    <w:name w:val="heading 9"/>
    <w:aliases w:val="Spare5,HAPPY,I"/>
    <w:basedOn w:val="Normal"/>
    <w:next w:val="Normal"/>
    <w:link w:val="Heading9Char"/>
    <w:qFormat/>
    <w:rsid w:val="00F715F0"/>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1327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739"/>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TOC1">
    <w:name w:val="toc 1"/>
    <w:next w:val="ASDEFCONNormal"/>
    <w:autoRedefine/>
    <w:uiPriority w:val="39"/>
    <w:rsid w:val="00132739"/>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132739"/>
    <w:pPr>
      <w:spacing w:after="60"/>
      <w:ind w:left="1417" w:hanging="850"/>
    </w:pPr>
    <w:rPr>
      <w:rFonts w:ascii="Arial" w:hAnsi="Arial" w:cs="Arial"/>
      <w:szCs w:val="24"/>
    </w:rPr>
  </w:style>
  <w:style w:type="paragraph" w:styleId="TOC3">
    <w:name w:val="toc 3"/>
    <w:basedOn w:val="Normal"/>
    <w:next w:val="Normal"/>
    <w:autoRedefine/>
    <w:rsid w:val="00132739"/>
    <w:pPr>
      <w:spacing w:after="100"/>
      <w:ind w:left="400"/>
    </w:p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41C1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41C13"/>
  </w:style>
  <w:style w:type="paragraph" w:customStyle="1" w:styleId="Style1">
    <w:name w:val="Style1"/>
    <w:basedOn w:val="Heading4"/>
    <w:rsid w:val="00B41C13"/>
    <w:rPr>
      <w:b w:val="0"/>
    </w:rPr>
  </w:style>
  <w:style w:type="paragraph" w:styleId="EndnoteText">
    <w:name w:val="endnote text"/>
    <w:basedOn w:val="Normal"/>
    <w:link w:val="EndnoteTextChar"/>
    <w:semiHidden/>
    <w:rsid w:val="00B41C13"/>
    <w:rPr>
      <w:szCs w:val="20"/>
    </w:rPr>
  </w:style>
  <w:style w:type="paragraph" w:customStyle="1" w:styleId="COTCOCLV2-ASDEFCON">
    <w:name w:val="COT/COC LV2 - ASDEFCON"/>
    <w:basedOn w:val="ASDEFCONNormal"/>
    <w:next w:val="COTCOCLV3-ASDEFCON"/>
    <w:rsid w:val="00132739"/>
    <w:pPr>
      <w:keepNext/>
      <w:keepLines/>
      <w:numPr>
        <w:ilvl w:val="1"/>
        <w:numId w:val="3"/>
      </w:numPr>
      <w:pBdr>
        <w:bottom w:val="single" w:sz="4" w:space="1" w:color="auto"/>
      </w:pBdr>
    </w:pPr>
    <w:rPr>
      <w:b/>
    </w:rPr>
  </w:style>
  <w:style w:type="paragraph" w:customStyle="1" w:styleId="ASDEFCONNormal">
    <w:name w:val="ASDEFCON Normal"/>
    <w:link w:val="ASDEFCONNormalChar"/>
    <w:rsid w:val="00132739"/>
    <w:pPr>
      <w:spacing w:after="120"/>
      <w:jc w:val="both"/>
    </w:pPr>
    <w:rPr>
      <w:rFonts w:ascii="Arial" w:hAnsi="Arial"/>
      <w:color w:val="000000"/>
      <w:szCs w:val="40"/>
    </w:rPr>
  </w:style>
  <w:style w:type="character" w:customStyle="1" w:styleId="ASDEFCONNormalChar">
    <w:name w:val="ASDEFCON Normal Char"/>
    <w:link w:val="ASDEFCONNormal"/>
    <w:rsid w:val="00132739"/>
    <w:rPr>
      <w:rFonts w:ascii="Arial" w:hAnsi="Arial"/>
      <w:color w:val="000000"/>
      <w:szCs w:val="40"/>
    </w:rPr>
  </w:style>
  <w:style w:type="paragraph" w:customStyle="1" w:styleId="COTCOCLV3-ASDEFCON">
    <w:name w:val="COT/COC LV3 - ASDEFCON"/>
    <w:basedOn w:val="ASDEFCONNormal"/>
    <w:rsid w:val="00132739"/>
    <w:pPr>
      <w:numPr>
        <w:ilvl w:val="2"/>
        <w:numId w:val="3"/>
      </w:numPr>
    </w:pPr>
  </w:style>
  <w:style w:type="paragraph" w:customStyle="1" w:styleId="COTCOCLV1-ASDEFCON">
    <w:name w:val="COT/COC LV1 - ASDEFCON"/>
    <w:basedOn w:val="ASDEFCONNormal"/>
    <w:next w:val="COTCOCLV2-ASDEFCON"/>
    <w:rsid w:val="00132739"/>
    <w:pPr>
      <w:keepNext/>
      <w:keepLines/>
      <w:numPr>
        <w:numId w:val="3"/>
      </w:numPr>
      <w:spacing w:before="240"/>
    </w:pPr>
    <w:rPr>
      <w:b/>
      <w:caps/>
    </w:rPr>
  </w:style>
  <w:style w:type="paragraph" w:customStyle="1" w:styleId="COTCOCLV4-ASDEFCON">
    <w:name w:val="COT/COC LV4 - ASDEFCON"/>
    <w:basedOn w:val="ASDEFCONNormal"/>
    <w:rsid w:val="00132739"/>
    <w:pPr>
      <w:numPr>
        <w:ilvl w:val="3"/>
        <w:numId w:val="3"/>
      </w:numPr>
    </w:pPr>
  </w:style>
  <w:style w:type="paragraph" w:customStyle="1" w:styleId="COTCOCLV5-ASDEFCON">
    <w:name w:val="COT/COC LV5 - ASDEFCON"/>
    <w:basedOn w:val="ASDEFCONNormal"/>
    <w:rsid w:val="00132739"/>
    <w:pPr>
      <w:numPr>
        <w:ilvl w:val="4"/>
        <w:numId w:val="3"/>
      </w:numPr>
    </w:pPr>
  </w:style>
  <w:style w:type="paragraph" w:customStyle="1" w:styleId="COTCOCLV6-ASDEFCON">
    <w:name w:val="COT/COC LV6 - ASDEFCON"/>
    <w:basedOn w:val="ASDEFCONNormal"/>
    <w:rsid w:val="00132739"/>
    <w:pPr>
      <w:keepLines/>
      <w:numPr>
        <w:ilvl w:val="5"/>
        <w:numId w:val="3"/>
      </w:numPr>
    </w:pPr>
  </w:style>
  <w:style w:type="paragraph" w:customStyle="1" w:styleId="ASDEFCONOption">
    <w:name w:val="ASDEFCON Option"/>
    <w:basedOn w:val="ASDEFCONNormal"/>
    <w:rsid w:val="00132739"/>
    <w:pPr>
      <w:keepNext/>
      <w:spacing w:before="60"/>
    </w:pPr>
    <w:rPr>
      <w:b/>
      <w:i/>
      <w:szCs w:val="24"/>
    </w:rPr>
  </w:style>
  <w:style w:type="paragraph" w:customStyle="1" w:styleId="NoteToDrafters-ASDEFCON">
    <w:name w:val="Note To Drafters - ASDEFCON"/>
    <w:basedOn w:val="ASDEFCONNormal"/>
    <w:rsid w:val="00132739"/>
    <w:pPr>
      <w:keepNext/>
      <w:shd w:val="clear" w:color="auto" w:fill="000000"/>
    </w:pPr>
    <w:rPr>
      <w:b/>
      <w:i/>
      <w:color w:val="FFFFFF"/>
    </w:rPr>
  </w:style>
  <w:style w:type="paragraph" w:customStyle="1" w:styleId="NoteToTenderers-ASDEFCON">
    <w:name w:val="Note To Tenderers - ASDEFCON"/>
    <w:basedOn w:val="ASDEFCONNormal"/>
    <w:rsid w:val="00132739"/>
    <w:pPr>
      <w:keepNext/>
      <w:shd w:val="pct15" w:color="auto" w:fill="auto"/>
    </w:pPr>
    <w:rPr>
      <w:b/>
      <w:i/>
    </w:rPr>
  </w:style>
  <w:style w:type="paragraph" w:customStyle="1" w:styleId="ASDEFCONTitle">
    <w:name w:val="ASDEFCON Title"/>
    <w:basedOn w:val="ASDEFCONNormal"/>
    <w:rsid w:val="00132739"/>
    <w:pPr>
      <w:keepLines/>
      <w:spacing w:before="240"/>
      <w:jc w:val="center"/>
    </w:pPr>
    <w:rPr>
      <w:b/>
      <w:caps/>
    </w:rPr>
  </w:style>
  <w:style w:type="paragraph" w:customStyle="1" w:styleId="ATTANNLV1-ASDEFCON">
    <w:name w:val="ATT/ANN LV1 - ASDEFCON"/>
    <w:basedOn w:val="ASDEFCONNormal"/>
    <w:next w:val="ATTANNLV2-ASDEFCON"/>
    <w:rsid w:val="00132739"/>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32739"/>
    <w:pPr>
      <w:numPr>
        <w:ilvl w:val="1"/>
        <w:numId w:val="27"/>
      </w:numPr>
    </w:pPr>
    <w:rPr>
      <w:szCs w:val="24"/>
    </w:rPr>
  </w:style>
  <w:style w:type="character" w:customStyle="1" w:styleId="ATTANNLV2-ASDEFCONChar">
    <w:name w:val="ATT/ANN LV2 - ASDEFCON Char"/>
    <w:link w:val="ATTANNLV2-ASDEFCON"/>
    <w:rsid w:val="00132739"/>
    <w:rPr>
      <w:rFonts w:ascii="Arial" w:hAnsi="Arial"/>
      <w:color w:val="000000"/>
      <w:szCs w:val="24"/>
    </w:rPr>
  </w:style>
  <w:style w:type="paragraph" w:customStyle="1" w:styleId="ATTANNLV3-ASDEFCON">
    <w:name w:val="ATT/ANN LV3 - ASDEFCON"/>
    <w:basedOn w:val="ASDEFCONNormal"/>
    <w:rsid w:val="00132739"/>
    <w:pPr>
      <w:numPr>
        <w:ilvl w:val="2"/>
        <w:numId w:val="27"/>
      </w:numPr>
    </w:pPr>
    <w:rPr>
      <w:szCs w:val="24"/>
    </w:rPr>
  </w:style>
  <w:style w:type="paragraph" w:customStyle="1" w:styleId="ATTANNLV4-ASDEFCON">
    <w:name w:val="ATT/ANN LV4 - ASDEFCON"/>
    <w:basedOn w:val="ASDEFCONNormal"/>
    <w:rsid w:val="00132739"/>
    <w:pPr>
      <w:numPr>
        <w:ilvl w:val="3"/>
        <w:numId w:val="27"/>
      </w:numPr>
    </w:pPr>
    <w:rPr>
      <w:szCs w:val="24"/>
    </w:rPr>
  </w:style>
  <w:style w:type="paragraph" w:customStyle="1" w:styleId="ASDEFCONCoverTitle">
    <w:name w:val="ASDEFCON Cover Title"/>
    <w:rsid w:val="00132739"/>
    <w:pPr>
      <w:jc w:val="center"/>
    </w:pPr>
    <w:rPr>
      <w:rFonts w:ascii="Georgia" w:hAnsi="Georgia"/>
      <w:b/>
      <w:color w:val="000000"/>
      <w:sz w:val="100"/>
      <w:szCs w:val="24"/>
    </w:rPr>
  </w:style>
  <w:style w:type="paragraph" w:customStyle="1" w:styleId="ASDEFCONHeaderFooterLeft">
    <w:name w:val="ASDEFCON Header/Footer Left"/>
    <w:basedOn w:val="ASDEFCONNormal"/>
    <w:rsid w:val="00132739"/>
    <w:pPr>
      <w:spacing w:after="0"/>
      <w:jc w:val="left"/>
    </w:pPr>
    <w:rPr>
      <w:sz w:val="16"/>
      <w:szCs w:val="24"/>
    </w:rPr>
  </w:style>
  <w:style w:type="paragraph" w:customStyle="1" w:styleId="ASDEFCONCoverPageIncorp">
    <w:name w:val="ASDEFCON Cover Page Incorp"/>
    <w:rsid w:val="0013273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32739"/>
    <w:rPr>
      <w:b/>
      <w:i/>
    </w:rPr>
  </w:style>
  <w:style w:type="paragraph" w:customStyle="1" w:styleId="COTCOCLV2NONUM-ASDEFCON">
    <w:name w:val="COT/COC LV2 NONUM - ASDEFCON"/>
    <w:basedOn w:val="COTCOCLV2-ASDEFCON"/>
    <w:next w:val="COTCOCLV3-ASDEFCON"/>
    <w:rsid w:val="0013273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32739"/>
    <w:pPr>
      <w:keepNext w:val="0"/>
      <w:numPr>
        <w:numId w:val="0"/>
      </w:numPr>
      <w:ind w:left="851"/>
    </w:pPr>
    <w:rPr>
      <w:bCs/>
      <w:szCs w:val="20"/>
    </w:rPr>
  </w:style>
  <w:style w:type="paragraph" w:customStyle="1" w:styleId="COTCOCLV3NONUM-ASDEFCON">
    <w:name w:val="COT/COC LV3 NONUM - ASDEFCON"/>
    <w:basedOn w:val="COTCOCLV3-ASDEFCON"/>
    <w:next w:val="COTCOCLV3-ASDEFCON"/>
    <w:rsid w:val="00132739"/>
    <w:pPr>
      <w:numPr>
        <w:ilvl w:val="0"/>
        <w:numId w:val="0"/>
      </w:numPr>
      <w:ind w:left="851"/>
    </w:pPr>
    <w:rPr>
      <w:szCs w:val="20"/>
    </w:rPr>
  </w:style>
  <w:style w:type="paragraph" w:customStyle="1" w:styleId="COTCOCLV4NONUM-ASDEFCON">
    <w:name w:val="COT/COC LV4 NONUM - ASDEFCON"/>
    <w:basedOn w:val="COTCOCLV4-ASDEFCON"/>
    <w:next w:val="COTCOCLV4-ASDEFCON"/>
    <w:rsid w:val="00132739"/>
    <w:pPr>
      <w:numPr>
        <w:ilvl w:val="0"/>
        <w:numId w:val="0"/>
      </w:numPr>
      <w:ind w:left="1418"/>
    </w:pPr>
    <w:rPr>
      <w:szCs w:val="20"/>
    </w:rPr>
  </w:style>
  <w:style w:type="paragraph" w:customStyle="1" w:styleId="COTCOCLV5NONUM-ASDEFCON">
    <w:name w:val="COT/COC LV5 NONUM - ASDEFCON"/>
    <w:basedOn w:val="COTCOCLV5-ASDEFCON"/>
    <w:next w:val="COTCOCLV5-ASDEFCON"/>
    <w:rsid w:val="00132739"/>
    <w:pPr>
      <w:numPr>
        <w:ilvl w:val="0"/>
        <w:numId w:val="0"/>
      </w:numPr>
      <w:ind w:left="1985"/>
    </w:pPr>
    <w:rPr>
      <w:szCs w:val="20"/>
    </w:rPr>
  </w:style>
  <w:style w:type="paragraph" w:customStyle="1" w:styleId="COTCOCLV6NONUM-ASDEFCON">
    <w:name w:val="COT/COC LV6 NONUM - ASDEFCON"/>
    <w:basedOn w:val="COTCOCLV6-ASDEFCON"/>
    <w:next w:val="COTCOCLV6-ASDEFCON"/>
    <w:rsid w:val="00132739"/>
    <w:pPr>
      <w:numPr>
        <w:ilvl w:val="0"/>
        <w:numId w:val="0"/>
      </w:numPr>
      <w:ind w:left="2552"/>
    </w:pPr>
    <w:rPr>
      <w:szCs w:val="20"/>
    </w:rPr>
  </w:style>
  <w:style w:type="paragraph" w:customStyle="1" w:styleId="ATTANNLV1NONUM-ASDEFCON">
    <w:name w:val="ATT/ANN LV1 NONUM - ASDEFCON"/>
    <w:basedOn w:val="ATTANNLV1-ASDEFCON"/>
    <w:next w:val="ATTANNLV2-ASDEFCON"/>
    <w:rsid w:val="00132739"/>
    <w:pPr>
      <w:numPr>
        <w:numId w:val="0"/>
      </w:numPr>
      <w:ind w:left="851"/>
    </w:pPr>
    <w:rPr>
      <w:bCs/>
      <w:szCs w:val="20"/>
    </w:rPr>
  </w:style>
  <w:style w:type="paragraph" w:customStyle="1" w:styleId="ATTANNLV2NONUM-ASDEFCON">
    <w:name w:val="ATT/ANN LV2 NONUM - ASDEFCON"/>
    <w:basedOn w:val="ATTANNLV2-ASDEFCON"/>
    <w:next w:val="ATTANNLV2-ASDEFCON"/>
    <w:rsid w:val="00132739"/>
    <w:pPr>
      <w:numPr>
        <w:ilvl w:val="0"/>
        <w:numId w:val="0"/>
      </w:numPr>
      <w:ind w:left="851"/>
    </w:pPr>
    <w:rPr>
      <w:szCs w:val="20"/>
    </w:rPr>
  </w:style>
  <w:style w:type="paragraph" w:customStyle="1" w:styleId="ATTANNLV3NONUM-ASDEFCON">
    <w:name w:val="ATT/ANN LV3 NONUM - ASDEFCON"/>
    <w:basedOn w:val="ATTANNLV3-ASDEFCON"/>
    <w:next w:val="ATTANNLV3-ASDEFCON"/>
    <w:rsid w:val="00132739"/>
    <w:pPr>
      <w:numPr>
        <w:ilvl w:val="0"/>
        <w:numId w:val="0"/>
      </w:numPr>
      <w:ind w:left="1418"/>
    </w:pPr>
    <w:rPr>
      <w:szCs w:val="20"/>
    </w:rPr>
  </w:style>
  <w:style w:type="paragraph" w:customStyle="1" w:styleId="ATTANNLV4NONUM-ASDEFCON">
    <w:name w:val="ATT/ANN LV4 NONUM - ASDEFCON"/>
    <w:basedOn w:val="ATTANNLV4-ASDEFCON"/>
    <w:next w:val="ATTANNLV4-ASDEFCON"/>
    <w:rsid w:val="00132739"/>
    <w:pPr>
      <w:numPr>
        <w:ilvl w:val="0"/>
        <w:numId w:val="0"/>
      </w:numPr>
      <w:ind w:left="1985"/>
    </w:pPr>
    <w:rPr>
      <w:szCs w:val="20"/>
    </w:rPr>
  </w:style>
  <w:style w:type="paragraph" w:customStyle="1" w:styleId="NoteToDraftersBullets-ASDEFCON">
    <w:name w:val="Note To Drafters Bullets - ASDEFCON"/>
    <w:basedOn w:val="NoteToDrafters-ASDEFCON"/>
    <w:rsid w:val="00132739"/>
    <w:pPr>
      <w:numPr>
        <w:numId w:val="5"/>
      </w:numPr>
    </w:pPr>
    <w:rPr>
      <w:bCs/>
      <w:iCs/>
      <w:szCs w:val="20"/>
    </w:rPr>
  </w:style>
  <w:style w:type="paragraph" w:customStyle="1" w:styleId="NoteToDraftersList-ASDEFCON">
    <w:name w:val="Note To Drafters List - ASDEFCON"/>
    <w:basedOn w:val="NoteToDrafters-ASDEFCON"/>
    <w:rsid w:val="00132739"/>
    <w:pPr>
      <w:numPr>
        <w:numId w:val="6"/>
      </w:numPr>
    </w:pPr>
    <w:rPr>
      <w:bCs/>
      <w:iCs/>
      <w:szCs w:val="20"/>
    </w:rPr>
  </w:style>
  <w:style w:type="paragraph" w:customStyle="1" w:styleId="NoteToTenderersBullets-ASDEFCON">
    <w:name w:val="Note To Tenderers Bullets - ASDEFCON"/>
    <w:basedOn w:val="NoteToTenderers-ASDEFCON"/>
    <w:rsid w:val="00132739"/>
    <w:pPr>
      <w:numPr>
        <w:numId w:val="7"/>
      </w:numPr>
    </w:pPr>
    <w:rPr>
      <w:bCs/>
      <w:iCs/>
      <w:szCs w:val="20"/>
    </w:rPr>
  </w:style>
  <w:style w:type="paragraph" w:customStyle="1" w:styleId="NoteToTenderersList-ASDEFCON">
    <w:name w:val="Note To Tenderers List - ASDEFCON"/>
    <w:basedOn w:val="NoteToTenderers-ASDEFCON"/>
    <w:rsid w:val="00132739"/>
    <w:pPr>
      <w:numPr>
        <w:numId w:val="8"/>
      </w:numPr>
    </w:pPr>
    <w:rPr>
      <w:bCs/>
      <w:iCs/>
      <w:szCs w:val="20"/>
    </w:rPr>
  </w:style>
  <w:style w:type="paragraph" w:customStyle="1" w:styleId="SOWHL1-ASDEFCON">
    <w:name w:val="SOW HL1 - ASDEFCON"/>
    <w:basedOn w:val="ASDEFCONNormal"/>
    <w:next w:val="SOWHL2-ASDEFCON"/>
    <w:qFormat/>
    <w:rsid w:val="0013273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3273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32739"/>
    <w:pPr>
      <w:keepNext/>
      <w:numPr>
        <w:ilvl w:val="2"/>
        <w:numId w:val="2"/>
      </w:numPr>
    </w:pPr>
    <w:rPr>
      <w:rFonts w:eastAsia="Calibri"/>
      <w:b/>
      <w:szCs w:val="22"/>
      <w:lang w:eastAsia="en-US"/>
    </w:rPr>
  </w:style>
  <w:style w:type="paragraph" w:customStyle="1" w:styleId="SOWHL4-ASDEFCON">
    <w:name w:val="SOW HL4 - ASDEFCON"/>
    <w:basedOn w:val="ASDEFCONNormal"/>
    <w:qFormat/>
    <w:rsid w:val="00132739"/>
    <w:pPr>
      <w:keepNext/>
      <w:numPr>
        <w:ilvl w:val="3"/>
        <w:numId w:val="2"/>
      </w:numPr>
    </w:pPr>
    <w:rPr>
      <w:rFonts w:eastAsia="Calibri"/>
      <w:b/>
      <w:szCs w:val="22"/>
      <w:lang w:eastAsia="en-US"/>
    </w:rPr>
  </w:style>
  <w:style w:type="paragraph" w:customStyle="1" w:styleId="SOWHL5-ASDEFCON">
    <w:name w:val="SOW HL5 - ASDEFCON"/>
    <w:basedOn w:val="ASDEFCONNormal"/>
    <w:qFormat/>
    <w:rsid w:val="00132739"/>
    <w:pPr>
      <w:keepNext/>
      <w:numPr>
        <w:ilvl w:val="4"/>
        <w:numId w:val="2"/>
      </w:numPr>
    </w:pPr>
    <w:rPr>
      <w:rFonts w:eastAsia="Calibri"/>
      <w:b/>
      <w:szCs w:val="22"/>
      <w:lang w:eastAsia="en-US"/>
    </w:rPr>
  </w:style>
  <w:style w:type="paragraph" w:customStyle="1" w:styleId="SOWSubL1-ASDEFCON">
    <w:name w:val="SOW SubL1 - ASDEFCON"/>
    <w:basedOn w:val="ASDEFCONNormal"/>
    <w:qFormat/>
    <w:rsid w:val="0013273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13273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32739"/>
    <w:pPr>
      <w:numPr>
        <w:ilvl w:val="0"/>
        <w:numId w:val="0"/>
      </w:numPr>
      <w:ind w:left="1134"/>
    </w:pPr>
    <w:rPr>
      <w:rFonts w:eastAsia="Times New Roman"/>
      <w:bCs/>
      <w:szCs w:val="20"/>
    </w:rPr>
  </w:style>
  <w:style w:type="paragraph" w:customStyle="1" w:styleId="SOWTL2-ASDEFCON">
    <w:name w:val="SOW TL2 - ASDEFCON"/>
    <w:basedOn w:val="SOWHL2-ASDEFCON"/>
    <w:rsid w:val="00132739"/>
    <w:pPr>
      <w:keepNext w:val="0"/>
      <w:pBdr>
        <w:bottom w:val="none" w:sz="0" w:space="0" w:color="auto"/>
      </w:pBdr>
    </w:pPr>
    <w:rPr>
      <w:b w:val="0"/>
    </w:rPr>
  </w:style>
  <w:style w:type="paragraph" w:customStyle="1" w:styleId="SOWTL3NONUM-ASDEFCON">
    <w:name w:val="SOW TL3 NONUM - ASDEFCON"/>
    <w:basedOn w:val="SOWTL3-ASDEFCON"/>
    <w:next w:val="SOWTL3-ASDEFCON"/>
    <w:rsid w:val="00132739"/>
    <w:pPr>
      <w:numPr>
        <w:ilvl w:val="0"/>
        <w:numId w:val="0"/>
      </w:numPr>
      <w:ind w:left="1134"/>
    </w:pPr>
    <w:rPr>
      <w:rFonts w:eastAsia="Times New Roman"/>
      <w:bCs/>
      <w:szCs w:val="20"/>
    </w:rPr>
  </w:style>
  <w:style w:type="paragraph" w:customStyle="1" w:styleId="SOWTL3-ASDEFCON">
    <w:name w:val="SOW TL3 - ASDEFCON"/>
    <w:basedOn w:val="SOWHL3-ASDEFCON"/>
    <w:rsid w:val="00132739"/>
    <w:pPr>
      <w:keepNext w:val="0"/>
    </w:pPr>
    <w:rPr>
      <w:b w:val="0"/>
    </w:rPr>
  </w:style>
  <w:style w:type="paragraph" w:customStyle="1" w:styleId="SOWTL4NONUM-ASDEFCON">
    <w:name w:val="SOW TL4 NONUM - ASDEFCON"/>
    <w:basedOn w:val="SOWTL4-ASDEFCON"/>
    <w:next w:val="SOWTL4-ASDEFCON"/>
    <w:rsid w:val="00132739"/>
    <w:pPr>
      <w:numPr>
        <w:ilvl w:val="0"/>
        <w:numId w:val="0"/>
      </w:numPr>
      <w:ind w:left="1134"/>
    </w:pPr>
    <w:rPr>
      <w:rFonts w:eastAsia="Times New Roman"/>
      <w:bCs/>
      <w:szCs w:val="20"/>
    </w:rPr>
  </w:style>
  <w:style w:type="paragraph" w:customStyle="1" w:styleId="SOWTL4-ASDEFCON">
    <w:name w:val="SOW TL4 - ASDEFCON"/>
    <w:basedOn w:val="SOWHL4-ASDEFCON"/>
    <w:rsid w:val="00132739"/>
    <w:pPr>
      <w:keepNext w:val="0"/>
    </w:pPr>
    <w:rPr>
      <w:b w:val="0"/>
    </w:rPr>
  </w:style>
  <w:style w:type="paragraph" w:customStyle="1" w:styleId="SOWTL5NONUM-ASDEFCON">
    <w:name w:val="SOW TL5 NONUM - ASDEFCON"/>
    <w:basedOn w:val="SOWHL5-ASDEFCON"/>
    <w:next w:val="SOWTL5-ASDEFCON"/>
    <w:rsid w:val="00132739"/>
    <w:pPr>
      <w:keepNext w:val="0"/>
      <w:numPr>
        <w:ilvl w:val="0"/>
        <w:numId w:val="0"/>
      </w:numPr>
      <w:ind w:left="1134"/>
    </w:pPr>
    <w:rPr>
      <w:b w:val="0"/>
    </w:rPr>
  </w:style>
  <w:style w:type="paragraph" w:customStyle="1" w:styleId="SOWTL5-ASDEFCON">
    <w:name w:val="SOW TL5 - ASDEFCON"/>
    <w:basedOn w:val="SOWHL5-ASDEFCON"/>
    <w:rsid w:val="00132739"/>
    <w:pPr>
      <w:keepNext w:val="0"/>
    </w:pPr>
    <w:rPr>
      <w:b w:val="0"/>
    </w:rPr>
  </w:style>
  <w:style w:type="paragraph" w:customStyle="1" w:styleId="SOWSubL2-ASDEFCON">
    <w:name w:val="SOW SubL2 - ASDEFCON"/>
    <w:basedOn w:val="ASDEFCONNormal"/>
    <w:qFormat/>
    <w:rsid w:val="0013273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132739"/>
    <w:pPr>
      <w:numPr>
        <w:numId w:val="0"/>
      </w:numPr>
      <w:ind w:left="1701"/>
    </w:pPr>
  </w:style>
  <w:style w:type="paragraph" w:customStyle="1" w:styleId="SOWSubL2NONUM-ASDEFCON">
    <w:name w:val="SOW SubL2 NONUM - ASDEFCON"/>
    <w:basedOn w:val="SOWSubL2-ASDEFCON"/>
    <w:next w:val="SOWSubL2-ASDEFCON"/>
    <w:qFormat/>
    <w:rsid w:val="00132739"/>
    <w:pPr>
      <w:numPr>
        <w:ilvl w:val="0"/>
        <w:numId w:val="0"/>
      </w:numPr>
      <w:ind w:left="2268"/>
    </w:pPr>
  </w:style>
  <w:style w:type="paragraph" w:styleId="FootnoteText">
    <w:name w:val="footnote text"/>
    <w:basedOn w:val="Normal"/>
    <w:semiHidden/>
    <w:rsid w:val="00132739"/>
    <w:rPr>
      <w:szCs w:val="20"/>
    </w:rPr>
  </w:style>
  <w:style w:type="paragraph" w:customStyle="1" w:styleId="ASDEFCONTextBlock">
    <w:name w:val="ASDEFCON TextBlock"/>
    <w:basedOn w:val="ASDEFCONNormal"/>
    <w:qFormat/>
    <w:rsid w:val="0013273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32739"/>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32739"/>
    <w:pPr>
      <w:keepNext/>
      <w:spacing w:before="240"/>
    </w:pPr>
    <w:rPr>
      <w:rFonts w:ascii="Arial Bold" w:hAnsi="Arial Bold"/>
      <w:b/>
      <w:bCs/>
      <w:caps/>
      <w:szCs w:val="20"/>
    </w:rPr>
  </w:style>
  <w:style w:type="paragraph" w:customStyle="1" w:styleId="Table8ptHeading-ASDEFCON">
    <w:name w:val="Table 8pt Heading - ASDEFCON"/>
    <w:basedOn w:val="ASDEFCONNormal"/>
    <w:rsid w:val="0013273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32739"/>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32739"/>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32739"/>
    <w:rPr>
      <w:rFonts w:ascii="Arial" w:eastAsia="Calibri" w:hAnsi="Arial"/>
      <w:color w:val="000000"/>
      <w:szCs w:val="22"/>
      <w:lang w:eastAsia="en-US"/>
    </w:rPr>
  </w:style>
  <w:style w:type="paragraph" w:customStyle="1" w:styleId="Table8ptSub1-ASDEFCON">
    <w:name w:val="Table 8pt Sub1 - ASDEFCON"/>
    <w:basedOn w:val="Table8ptText-ASDEFCON"/>
    <w:rsid w:val="00132739"/>
    <w:pPr>
      <w:numPr>
        <w:ilvl w:val="1"/>
      </w:numPr>
    </w:pPr>
  </w:style>
  <w:style w:type="paragraph" w:customStyle="1" w:styleId="Table8ptSub2-ASDEFCON">
    <w:name w:val="Table 8pt Sub2 - ASDEFCON"/>
    <w:basedOn w:val="Table8ptText-ASDEFCON"/>
    <w:rsid w:val="00132739"/>
    <w:pPr>
      <w:numPr>
        <w:ilvl w:val="2"/>
      </w:numPr>
    </w:pPr>
  </w:style>
  <w:style w:type="paragraph" w:customStyle="1" w:styleId="Table10ptHeading-ASDEFCON">
    <w:name w:val="Table 10pt Heading - ASDEFCON"/>
    <w:basedOn w:val="ASDEFCONNormal"/>
    <w:rsid w:val="00132739"/>
    <w:pPr>
      <w:keepNext/>
      <w:spacing w:before="60" w:after="60"/>
      <w:jc w:val="center"/>
    </w:pPr>
    <w:rPr>
      <w:b/>
    </w:rPr>
  </w:style>
  <w:style w:type="paragraph" w:customStyle="1" w:styleId="Table8ptBP1-ASDEFCON">
    <w:name w:val="Table 8pt BP1 - ASDEFCON"/>
    <w:basedOn w:val="Table8ptText-ASDEFCON"/>
    <w:rsid w:val="00132739"/>
    <w:pPr>
      <w:numPr>
        <w:numId w:val="10"/>
      </w:numPr>
    </w:pPr>
  </w:style>
  <w:style w:type="paragraph" w:customStyle="1" w:styleId="Table8ptBP2-ASDEFCON">
    <w:name w:val="Table 8pt BP2 - ASDEFCON"/>
    <w:basedOn w:val="Table8ptText-ASDEFCON"/>
    <w:rsid w:val="00132739"/>
    <w:pPr>
      <w:numPr>
        <w:ilvl w:val="1"/>
        <w:numId w:val="10"/>
      </w:numPr>
      <w:tabs>
        <w:tab w:val="clear" w:pos="284"/>
      </w:tabs>
    </w:pPr>
    <w:rPr>
      <w:iCs/>
    </w:rPr>
  </w:style>
  <w:style w:type="paragraph" w:customStyle="1" w:styleId="ASDEFCONBulletsLV1">
    <w:name w:val="ASDEFCON Bullets LV1"/>
    <w:basedOn w:val="ASDEFCONNormal"/>
    <w:rsid w:val="00132739"/>
    <w:pPr>
      <w:numPr>
        <w:numId w:val="12"/>
      </w:numPr>
    </w:pPr>
    <w:rPr>
      <w:rFonts w:eastAsia="Calibri"/>
      <w:szCs w:val="22"/>
      <w:lang w:eastAsia="en-US"/>
    </w:rPr>
  </w:style>
  <w:style w:type="paragraph" w:customStyle="1" w:styleId="Table10ptSub1-ASDEFCON">
    <w:name w:val="Table 10pt Sub1 - ASDEFCON"/>
    <w:basedOn w:val="Table10ptText-ASDEFCON"/>
    <w:rsid w:val="00132739"/>
    <w:pPr>
      <w:numPr>
        <w:ilvl w:val="1"/>
      </w:numPr>
      <w:jc w:val="both"/>
    </w:pPr>
  </w:style>
  <w:style w:type="paragraph" w:customStyle="1" w:styleId="Table10ptSub2-ASDEFCON">
    <w:name w:val="Table 10pt Sub2 - ASDEFCON"/>
    <w:basedOn w:val="Table10ptText-ASDEFCON"/>
    <w:rsid w:val="00132739"/>
    <w:pPr>
      <w:numPr>
        <w:ilvl w:val="2"/>
      </w:numPr>
      <w:jc w:val="both"/>
    </w:pPr>
  </w:style>
  <w:style w:type="paragraph" w:customStyle="1" w:styleId="ASDEFCONBulletsLV2">
    <w:name w:val="ASDEFCON Bullets LV2"/>
    <w:basedOn w:val="ASDEFCONNormal"/>
    <w:rsid w:val="00132739"/>
    <w:pPr>
      <w:numPr>
        <w:numId w:val="1"/>
      </w:numPr>
    </w:pPr>
  </w:style>
  <w:style w:type="paragraph" w:customStyle="1" w:styleId="Table10ptBP1-ASDEFCON">
    <w:name w:val="Table 10pt BP1 - ASDEFCON"/>
    <w:basedOn w:val="ASDEFCONNormal"/>
    <w:rsid w:val="00132739"/>
    <w:pPr>
      <w:numPr>
        <w:numId w:val="16"/>
      </w:numPr>
      <w:spacing w:before="60" w:after="60"/>
    </w:pPr>
  </w:style>
  <w:style w:type="paragraph" w:customStyle="1" w:styleId="Table10ptBP2-ASDEFCON">
    <w:name w:val="Table 10pt BP2 - ASDEFCON"/>
    <w:basedOn w:val="ASDEFCONNormal"/>
    <w:link w:val="Table10ptBP2-ASDEFCONCharChar"/>
    <w:rsid w:val="00132739"/>
    <w:pPr>
      <w:numPr>
        <w:ilvl w:val="1"/>
        <w:numId w:val="16"/>
      </w:numPr>
      <w:spacing w:before="60" w:after="60"/>
    </w:pPr>
  </w:style>
  <w:style w:type="character" w:customStyle="1" w:styleId="Table10ptBP2-ASDEFCONCharChar">
    <w:name w:val="Table 10pt BP2 - ASDEFCON Char Char"/>
    <w:link w:val="Table10ptBP2-ASDEFCON"/>
    <w:rsid w:val="00132739"/>
    <w:rPr>
      <w:rFonts w:ascii="Arial" w:hAnsi="Arial"/>
      <w:color w:val="000000"/>
      <w:szCs w:val="40"/>
    </w:rPr>
  </w:style>
  <w:style w:type="paragraph" w:customStyle="1" w:styleId="GuideMarginHead-ASDEFCON">
    <w:name w:val="Guide Margin Head - ASDEFCON"/>
    <w:basedOn w:val="ASDEFCONNormal"/>
    <w:rsid w:val="0013273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32739"/>
    <w:pPr>
      <w:ind w:left="1680"/>
    </w:pPr>
    <w:rPr>
      <w:lang w:eastAsia="en-US"/>
    </w:rPr>
  </w:style>
  <w:style w:type="paragraph" w:customStyle="1" w:styleId="GuideSublistLv1-ASDEFCON">
    <w:name w:val="Guide Sublist Lv1 - ASDEFCON"/>
    <w:basedOn w:val="ASDEFCONNormal"/>
    <w:qFormat/>
    <w:rsid w:val="00132739"/>
    <w:pPr>
      <w:numPr>
        <w:numId w:val="20"/>
      </w:numPr>
    </w:pPr>
    <w:rPr>
      <w:rFonts w:eastAsia="Calibri"/>
      <w:szCs w:val="22"/>
      <w:lang w:eastAsia="en-US"/>
    </w:rPr>
  </w:style>
  <w:style w:type="paragraph" w:customStyle="1" w:styleId="GuideBullets-ASDEFCON">
    <w:name w:val="Guide Bullets - ASDEFCON"/>
    <w:basedOn w:val="ASDEFCONNormal"/>
    <w:rsid w:val="0013273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3273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32739"/>
    <w:pPr>
      <w:keepNext/>
      <w:spacing w:before="240"/>
    </w:pPr>
    <w:rPr>
      <w:rFonts w:eastAsia="Calibri"/>
      <w:b/>
      <w:caps/>
      <w:szCs w:val="20"/>
      <w:lang w:eastAsia="en-US"/>
    </w:rPr>
  </w:style>
  <w:style w:type="paragraph" w:customStyle="1" w:styleId="ASDEFCONSublist">
    <w:name w:val="ASDEFCON Sublist"/>
    <w:basedOn w:val="ASDEFCONNormal"/>
    <w:rsid w:val="00132739"/>
    <w:pPr>
      <w:numPr>
        <w:numId w:val="21"/>
      </w:numPr>
    </w:pPr>
    <w:rPr>
      <w:iCs/>
    </w:rPr>
  </w:style>
  <w:style w:type="paragraph" w:customStyle="1" w:styleId="ASDEFCONRecitals">
    <w:name w:val="ASDEFCON Recitals"/>
    <w:basedOn w:val="ASDEFCONNormal"/>
    <w:link w:val="ASDEFCONRecitalsCharChar"/>
    <w:rsid w:val="00132739"/>
    <w:pPr>
      <w:numPr>
        <w:numId w:val="13"/>
      </w:numPr>
    </w:pPr>
  </w:style>
  <w:style w:type="character" w:customStyle="1" w:styleId="ASDEFCONRecitalsCharChar">
    <w:name w:val="ASDEFCON Recitals Char Char"/>
    <w:link w:val="ASDEFCONRecitals"/>
    <w:rsid w:val="00132739"/>
    <w:rPr>
      <w:rFonts w:ascii="Arial" w:hAnsi="Arial"/>
      <w:color w:val="000000"/>
      <w:szCs w:val="40"/>
    </w:rPr>
  </w:style>
  <w:style w:type="paragraph" w:customStyle="1" w:styleId="NoteList-ASDEFCON">
    <w:name w:val="Note List - ASDEFCON"/>
    <w:basedOn w:val="ASDEFCONNormal"/>
    <w:rsid w:val="00132739"/>
    <w:pPr>
      <w:numPr>
        <w:numId w:val="14"/>
      </w:numPr>
    </w:pPr>
    <w:rPr>
      <w:b/>
      <w:bCs/>
      <w:i/>
    </w:rPr>
  </w:style>
  <w:style w:type="paragraph" w:customStyle="1" w:styleId="NoteBullets-ASDEFCON">
    <w:name w:val="Note Bullets - ASDEFCON"/>
    <w:basedOn w:val="ASDEFCONNormal"/>
    <w:rsid w:val="00132739"/>
    <w:pPr>
      <w:numPr>
        <w:numId w:val="15"/>
      </w:numPr>
    </w:pPr>
    <w:rPr>
      <w:b/>
      <w:i/>
    </w:rPr>
  </w:style>
  <w:style w:type="paragraph" w:styleId="Caption">
    <w:name w:val="caption"/>
    <w:basedOn w:val="Normal"/>
    <w:next w:val="Normal"/>
    <w:qFormat/>
    <w:rsid w:val="00132739"/>
    <w:rPr>
      <w:b/>
      <w:bCs/>
      <w:szCs w:val="20"/>
    </w:rPr>
  </w:style>
  <w:style w:type="paragraph" w:customStyle="1" w:styleId="ASDEFCONOperativePartListLV1">
    <w:name w:val="ASDEFCON Operative Part List LV1"/>
    <w:basedOn w:val="ASDEFCONNormal"/>
    <w:rsid w:val="00132739"/>
    <w:pPr>
      <w:numPr>
        <w:numId w:val="17"/>
      </w:numPr>
    </w:pPr>
    <w:rPr>
      <w:iCs/>
    </w:rPr>
  </w:style>
  <w:style w:type="paragraph" w:customStyle="1" w:styleId="ASDEFCONOperativePartListLV2">
    <w:name w:val="ASDEFCON Operative Part List LV2"/>
    <w:basedOn w:val="ASDEFCONOperativePartListLV1"/>
    <w:rsid w:val="00132739"/>
    <w:pPr>
      <w:numPr>
        <w:ilvl w:val="1"/>
      </w:numPr>
    </w:pPr>
  </w:style>
  <w:style w:type="paragraph" w:customStyle="1" w:styleId="ASDEFCONOptionSpace">
    <w:name w:val="ASDEFCON Option Space"/>
    <w:basedOn w:val="ASDEFCONNormal"/>
    <w:rsid w:val="00132739"/>
    <w:pPr>
      <w:spacing w:after="0"/>
    </w:pPr>
    <w:rPr>
      <w:bCs/>
      <w:color w:val="FFFFFF"/>
      <w:sz w:val="8"/>
    </w:rPr>
  </w:style>
  <w:style w:type="paragraph" w:customStyle="1" w:styleId="ATTANNReferencetoCOC">
    <w:name w:val="ATT/ANN Reference to COC"/>
    <w:basedOn w:val="ASDEFCONNormal"/>
    <w:rsid w:val="00132739"/>
    <w:pPr>
      <w:keepNext/>
      <w:jc w:val="right"/>
    </w:pPr>
    <w:rPr>
      <w:i/>
      <w:iCs/>
      <w:szCs w:val="20"/>
    </w:rPr>
  </w:style>
  <w:style w:type="paragraph" w:customStyle="1" w:styleId="ASDEFCONHeaderFooterCenter">
    <w:name w:val="ASDEFCON Header/Footer Center"/>
    <w:basedOn w:val="ASDEFCONHeaderFooterLeft"/>
    <w:rsid w:val="00132739"/>
    <w:pPr>
      <w:jc w:val="center"/>
    </w:pPr>
    <w:rPr>
      <w:szCs w:val="20"/>
    </w:rPr>
  </w:style>
  <w:style w:type="paragraph" w:customStyle="1" w:styleId="ASDEFCONHeaderFooterRight">
    <w:name w:val="ASDEFCON Header/Footer Right"/>
    <w:basedOn w:val="ASDEFCONHeaderFooterLeft"/>
    <w:rsid w:val="00132739"/>
    <w:pPr>
      <w:jc w:val="right"/>
    </w:pPr>
    <w:rPr>
      <w:szCs w:val="20"/>
    </w:rPr>
  </w:style>
  <w:style w:type="paragraph" w:customStyle="1" w:styleId="ASDEFCONHeaderFooterClassification">
    <w:name w:val="ASDEFCON Header/Footer Classification"/>
    <w:basedOn w:val="ASDEFCONHeaderFooterLeft"/>
    <w:rsid w:val="00132739"/>
    <w:pPr>
      <w:jc w:val="center"/>
    </w:pPr>
    <w:rPr>
      <w:rFonts w:ascii="Arial Bold" w:hAnsi="Arial Bold"/>
      <w:b/>
      <w:bCs/>
      <w:caps/>
      <w:sz w:val="20"/>
    </w:rPr>
  </w:style>
  <w:style w:type="paragraph" w:customStyle="1" w:styleId="GuideLV3Head-ASDEFCON">
    <w:name w:val="Guide LV3 Head - ASDEFCON"/>
    <w:basedOn w:val="ASDEFCONNormal"/>
    <w:rsid w:val="00132739"/>
    <w:pPr>
      <w:keepNext/>
    </w:pPr>
    <w:rPr>
      <w:rFonts w:eastAsia="Calibri"/>
      <w:b/>
      <w:szCs w:val="22"/>
      <w:lang w:eastAsia="en-US"/>
    </w:rPr>
  </w:style>
  <w:style w:type="paragraph" w:customStyle="1" w:styleId="GuideSublistLv2-ASDEFCON">
    <w:name w:val="Guide Sublist Lv2 - ASDEFCON"/>
    <w:basedOn w:val="ASDEFCONNormal"/>
    <w:rsid w:val="00132739"/>
    <w:pPr>
      <w:numPr>
        <w:ilvl w:val="1"/>
        <w:numId w:val="20"/>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3C7048"/>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32739"/>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404E6A"/>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404E6A"/>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F715F0"/>
    <w:rPr>
      <w:rFonts w:ascii="Arial" w:hAnsi="Arial"/>
      <w:sz w:val="22"/>
      <w:szCs w:val="24"/>
    </w:rPr>
  </w:style>
  <w:style w:type="character" w:customStyle="1" w:styleId="Heading6Char">
    <w:name w:val="Heading 6 Char"/>
    <w:aliases w:val="sub-dash Char,sd Char,5 Char,Spare2 Char,A. Char,Heading 6 (a) Char,Smart 2000 Char"/>
    <w:link w:val="Heading6"/>
    <w:rsid w:val="00F715F0"/>
    <w:rPr>
      <w:rFonts w:ascii="Arial" w:hAnsi="Arial"/>
      <w:i/>
      <w:sz w:val="22"/>
      <w:szCs w:val="24"/>
    </w:rPr>
  </w:style>
  <w:style w:type="character" w:customStyle="1" w:styleId="Heading7Char">
    <w:name w:val="Heading 7 Char"/>
    <w:aliases w:val="Spare3 Char"/>
    <w:link w:val="Heading7"/>
    <w:rsid w:val="00F715F0"/>
    <w:rPr>
      <w:rFonts w:ascii="Arial" w:hAnsi="Arial"/>
      <w:szCs w:val="24"/>
    </w:rPr>
  </w:style>
  <w:style w:type="character" w:customStyle="1" w:styleId="Heading8Char">
    <w:name w:val="Heading 8 Char"/>
    <w:aliases w:val="Spare4 Char,(A) Char"/>
    <w:link w:val="Heading8"/>
    <w:rsid w:val="00F715F0"/>
    <w:rPr>
      <w:rFonts w:ascii="Arial" w:hAnsi="Arial"/>
      <w:i/>
      <w:szCs w:val="24"/>
    </w:rPr>
  </w:style>
  <w:style w:type="character" w:customStyle="1" w:styleId="Heading9Char">
    <w:name w:val="Heading 9 Char"/>
    <w:aliases w:val="Spare5 Char,HAPPY Char,I Char"/>
    <w:link w:val="Heading9"/>
    <w:rsid w:val="00F715F0"/>
    <w:rPr>
      <w:rFonts w:ascii="Arial" w:hAnsi="Arial"/>
      <w:i/>
      <w:sz w:val="18"/>
      <w:szCs w:val="24"/>
    </w:rPr>
  </w:style>
  <w:style w:type="character" w:styleId="Hyperlink">
    <w:name w:val="Hyperlink"/>
    <w:uiPriority w:val="99"/>
    <w:unhideWhenUsed/>
    <w:rsid w:val="00132739"/>
    <w:rPr>
      <w:color w:val="0000FF"/>
      <w:u w:val="single"/>
    </w:rPr>
  </w:style>
  <w:style w:type="paragraph" w:styleId="TOC4">
    <w:name w:val="toc 4"/>
    <w:basedOn w:val="Normal"/>
    <w:next w:val="Normal"/>
    <w:autoRedefine/>
    <w:rsid w:val="00132739"/>
    <w:pPr>
      <w:spacing w:after="100"/>
      <w:ind w:left="600"/>
    </w:pPr>
  </w:style>
  <w:style w:type="paragraph" w:styleId="TOC5">
    <w:name w:val="toc 5"/>
    <w:basedOn w:val="Normal"/>
    <w:next w:val="Normal"/>
    <w:autoRedefine/>
    <w:rsid w:val="00132739"/>
    <w:pPr>
      <w:spacing w:after="100"/>
      <w:ind w:left="800"/>
    </w:pPr>
  </w:style>
  <w:style w:type="paragraph" w:styleId="TOC6">
    <w:name w:val="toc 6"/>
    <w:basedOn w:val="Normal"/>
    <w:next w:val="Normal"/>
    <w:autoRedefine/>
    <w:rsid w:val="00132739"/>
    <w:pPr>
      <w:spacing w:after="100"/>
      <w:ind w:left="1000"/>
    </w:pPr>
  </w:style>
  <w:style w:type="paragraph" w:styleId="TOC7">
    <w:name w:val="toc 7"/>
    <w:basedOn w:val="Normal"/>
    <w:next w:val="Normal"/>
    <w:autoRedefine/>
    <w:rsid w:val="00132739"/>
    <w:pPr>
      <w:spacing w:after="100"/>
      <w:ind w:left="1200"/>
    </w:pPr>
  </w:style>
  <w:style w:type="paragraph" w:styleId="TOC8">
    <w:name w:val="toc 8"/>
    <w:basedOn w:val="Normal"/>
    <w:next w:val="Normal"/>
    <w:autoRedefine/>
    <w:rsid w:val="00132739"/>
    <w:pPr>
      <w:spacing w:after="100"/>
      <w:ind w:left="1400"/>
    </w:pPr>
  </w:style>
  <w:style w:type="paragraph" w:styleId="TOC9">
    <w:name w:val="toc 9"/>
    <w:basedOn w:val="Normal"/>
    <w:next w:val="Normal"/>
    <w:autoRedefine/>
    <w:rsid w:val="00132739"/>
    <w:pPr>
      <w:spacing w:after="100"/>
      <w:ind w:left="1600"/>
    </w:pPr>
  </w:style>
  <w:style w:type="paragraph" w:styleId="TOCHeading">
    <w:name w:val="TOC Heading"/>
    <w:basedOn w:val="Heading1"/>
    <w:next w:val="Normal"/>
    <w:uiPriority w:val="39"/>
    <w:semiHidden/>
    <w:unhideWhenUsed/>
    <w:qFormat/>
    <w:rsid w:val="003B716A"/>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32739"/>
    <w:pPr>
      <w:numPr>
        <w:numId w:val="23"/>
      </w:numPr>
    </w:pPr>
  </w:style>
  <w:style w:type="paragraph" w:styleId="Revision">
    <w:name w:val="Revision"/>
    <w:hidden/>
    <w:uiPriority w:val="99"/>
    <w:semiHidden/>
    <w:rsid w:val="00114078"/>
    <w:rPr>
      <w:rFonts w:ascii="Arial" w:hAnsi="Arial"/>
      <w:szCs w:val="24"/>
    </w:rPr>
  </w:style>
  <w:style w:type="paragraph" w:styleId="CommentSubject">
    <w:name w:val="annotation subject"/>
    <w:basedOn w:val="CommentText"/>
    <w:next w:val="CommentText"/>
    <w:link w:val="CommentSubjectChar"/>
    <w:semiHidden/>
    <w:unhideWhenUsed/>
    <w:rsid w:val="00114078"/>
    <w:rPr>
      <w:b/>
      <w:bCs/>
      <w:szCs w:val="20"/>
    </w:rPr>
  </w:style>
  <w:style w:type="character" w:customStyle="1" w:styleId="CommentTextChar">
    <w:name w:val="Comment Text Char"/>
    <w:basedOn w:val="DefaultParagraphFont"/>
    <w:link w:val="CommentText"/>
    <w:semiHidden/>
    <w:rsid w:val="00114078"/>
    <w:rPr>
      <w:rFonts w:ascii="Arial" w:hAnsi="Arial"/>
      <w:szCs w:val="24"/>
    </w:rPr>
  </w:style>
  <w:style w:type="character" w:customStyle="1" w:styleId="CommentSubjectChar">
    <w:name w:val="Comment Subject Char"/>
    <w:basedOn w:val="CommentTextChar"/>
    <w:link w:val="CommentSubject"/>
    <w:semiHidden/>
    <w:rsid w:val="00114078"/>
    <w:rPr>
      <w:rFonts w:ascii="Arial" w:hAnsi="Arial"/>
      <w:b/>
      <w:bCs/>
      <w:szCs w:val="24"/>
    </w:rPr>
  </w:style>
  <w:style w:type="character" w:customStyle="1" w:styleId="EndnoteTextChar">
    <w:name w:val="Endnote Text Char"/>
    <w:link w:val="EndnoteText"/>
    <w:semiHidden/>
    <w:locked/>
    <w:rsid w:val="002B70AB"/>
    <w:rPr>
      <w:rFonts w:ascii="Arial" w:hAnsi="Arial"/>
    </w:rPr>
  </w:style>
  <w:style w:type="paragraph" w:styleId="Subtitle">
    <w:name w:val="Subtitle"/>
    <w:basedOn w:val="Normal"/>
    <w:next w:val="Normal"/>
    <w:link w:val="SubtitleChar"/>
    <w:uiPriority w:val="99"/>
    <w:qFormat/>
    <w:rsid w:val="00404E6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04E6A"/>
    <w:rPr>
      <w:i/>
      <w:color w:val="003760"/>
      <w:spacing w:val="15"/>
    </w:rPr>
  </w:style>
  <w:style w:type="paragraph" w:customStyle="1" w:styleId="StyleTitleGeorgiaNotBoldLeft">
    <w:name w:val="Style Title + Georgia Not Bold Left"/>
    <w:basedOn w:val="Title"/>
    <w:qFormat/>
    <w:rsid w:val="00404E6A"/>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04E6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4E6A"/>
    <w:rPr>
      <w:rFonts w:ascii="Calibri Light" w:hAnsi="Calibri Light"/>
      <w:b/>
      <w:bCs/>
      <w:kern w:val="28"/>
      <w:sz w:val="32"/>
      <w:szCs w:val="32"/>
    </w:rPr>
  </w:style>
  <w:style w:type="paragraph" w:customStyle="1" w:styleId="Bullet">
    <w:name w:val="Bullet"/>
    <w:basedOn w:val="ListParagraph"/>
    <w:qFormat/>
    <w:rsid w:val="00404E6A"/>
    <w:pPr>
      <w:tabs>
        <w:tab w:val="left" w:pos="567"/>
        <w:tab w:val="num" w:pos="720"/>
      </w:tabs>
      <w:ind w:hanging="720"/>
      <w:jc w:val="left"/>
    </w:pPr>
  </w:style>
  <w:style w:type="paragraph" w:styleId="ListParagraph">
    <w:name w:val="List Paragraph"/>
    <w:basedOn w:val="Normal"/>
    <w:uiPriority w:val="34"/>
    <w:qFormat/>
    <w:rsid w:val="00404E6A"/>
    <w:pPr>
      <w:spacing w:after="0"/>
      <w:ind w:left="720"/>
    </w:pPr>
  </w:style>
  <w:style w:type="paragraph" w:customStyle="1" w:styleId="Bullet2">
    <w:name w:val="Bullet 2"/>
    <w:basedOn w:val="Normal"/>
    <w:rsid w:val="00404E6A"/>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FBBD5-E462-403C-918E-AE7BB36C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157</TotalTime>
  <Pages>2</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DID-CM-MGT-CMP</vt:lpstr>
    </vt:vector>
  </TitlesOfParts>
  <Manager/>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DID-CM-MGT-CMP</dc:title>
  <dc:subject>Configuration Management Plan</dc:subject>
  <dc:creator/>
  <cp:keywords>Configuration Management Plan, CMP</cp:keywords>
  <cp:lastModifiedBy/>
  <cp:revision>41</cp:revision>
  <cp:lastPrinted>2009-09-27T23:58:00Z</cp:lastPrinted>
  <dcterms:created xsi:type="dcterms:W3CDTF">2018-02-08T23:32:00Z</dcterms:created>
  <dcterms:modified xsi:type="dcterms:W3CDTF">2026-06-17T23:46:00Z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BM80020881</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